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7" w:rightFromText="187" w:vertAnchor="text" w:horzAnchor="page" w:tblpXSpec="center" w:tblpY="1"/>
        <w:tblOverlap w:val="never"/>
        <w:tblW w:w="8640" w:type="dxa"/>
        <w:tblLayout w:type="fixed"/>
        <w:tblCellMar>
          <w:top w:w="144" w:type="dxa"/>
          <w:left w:w="29" w:type="dxa"/>
          <w:bottom w:w="72" w:type="dxa"/>
          <w:right w:w="115" w:type="dxa"/>
        </w:tblCellMar>
        <w:tblLook w:val="04A0" w:firstRow="1" w:lastRow="0" w:firstColumn="1" w:lastColumn="0" w:noHBand="0" w:noVBand="1"/>
      </w:tblPr>
      <w:tblGrid>
        <w:gridCol w:w="1607"/>
        <w:gridCol w:w="7033"/>
      </w:tblGrid>
      <w:tr w:rsidR="00591E9C" w:rsidRPr="00E06D75">
        <w:trPr>
          <w:trHeight w:val="26"/>
        </w:trPr>
        <w:tc>
          <w:tcPr>
            <w:tcW w:w="1607" w:type="dxa"/>
            <w:vAlign w:val="bottom"/>
          </w:tcPr>
          <w:p w:rsidR="00591E9C" w:rsidRPr="00E06D75" w:rsidRDefault="00591E9C">
            <w:pPr>
              <w:rPr>
                <w:sz w:val="20"/>
                <w:szCs w:val="20"/>
              </w:rPr>
            </w:pPr>
          </w:p>
        </w:tc>
        <w:tc>
          <w:tcPr>
            <w:tcW w:w="7033" w:type="dxa"/>
            <w:tcBorders>
              <w:bottom w:val="single" w:sz="4" w:space="0" w:color="auto"/>
            </w:tcBorders>
            <w:vAlign w:val="bottom"/>
          </w:tcPr>
          <w:sdt>
            <w:sdtPr>
              <w:alias w:val="Author"/>
              <w:id w:val="1159751"/>
              <w:placeholder>
                <w:docPart w:val="749384B1E0644C28A6DEFF93CF9B4DC3"/>
              </w:placeholder>
              <w:dataBinding w:prefixMappings="xmlns:ns0='http://schemas.openxmlformats.org/package/2006/metadata/core-properties' xmlns:ns1='http://purl.org/dc/elements/1.1/'" w:xpath="/ns0:coreProperties[1]/ns1:creator[1]" w:storeItemID="{6C3C8BC8-F283-45AE-878A-BAB7291924A1}"/>
              <w:text/>
            </w:sdtPr>
            <w:sdtEndPr/>
            <w:sdtContent>
              <w:p w:rsidR="00591E9C" w:rsidRPr="00E06D75" w:rsidRDefault="0000526E">
                <w:pPr>
                  <w:pStyle w:val="YourName"/>
                </w:pPr>
                <w:r w:rsidRPr="00E06D75">
                  <w:t>Lucy Thai Hien Nguyen</w:t>
                </w:r>
              </w:p>
            </w:sdtContent>
          </w:sdt>
          <w:p w:rsidR="00591E9C" w:rsidRPr="00E06D75" w:rsidRDefault="0000526E" w:rsidP="0000526E">
            <w:pPr>
              <w:pStyle w:val="ContactInformation"/>
              <w:rPr>
                <w:sz w:val="20"/>
                <w:szCs w:val="20"/>
              </w:rPr>
            </w:pPr>
            <w:r w:rsidRPr="00E06D75">
              <w:rPr>
                <w:sz w:val="20"/>
                <w:szCs w:val="20"/>
              </w:rPr>
              <w:t>Houston, TX 77043</w:t>
            </w:r>
            <w:r w:rsidR="0076522D" w:rsidRPr="00E06D75">
              <w:rPr>
                <w:sz w:val="20"/>
                <w:szCs w:val="20"/>
              </w:rPr>
              <w:t xml:space="preserve"> </w:t>
            </w:r>
            <w:r w:rsidR="00B514F3" w:rsidRPr="00E06D75">
              <w:rPr>
                <w:rFonts w:ascii="Century Gothic" w:hAnsi="Century Gothic"/>
                <w:sz w:val="20"/>
                <w:szCs w:val="20"/>
              </w:rPr>
              <w:t>−</w:t>
            </w:r>
            <w:r w:rsidR="00B514F3" w:rsidRPr="00E06D75">
              <w:rPr>
                <w:sz w:val="20"/>
                <w:szCs w:val="20"/>
              </w:rPr>
              <w:t xml:space="preserve"> </w:t>
            </w:r>
            <w:r w:rsidRPr="00E06D75">
              <w:rPr>
                <w:sz w:val="20"/>
                <w:szCs w:val="20"/>
              </w:rPr>
              <w:t>(281)-781-9632</w:t>
            </w:r>
            <w:r w:rsidR="00B514F3" w:rsidRPr="00E06D75">
              <w:rPr>
                <w:sz w:val="20"/>
                <w:szCs w:val="20"/>
              </w:rPr>
              <w:t xml:space="preserve"> </w:t>
            </w:r>
            <w:r w:rsidRPr="00E06D75">
              <w:rPr>
                <w:rFonts w:ascii="Century Gothic" w:hAnsi="Century Gothic"/>
                <w:sz w:val="20"/>
                <w:szCs w:val="20"/>
              </w:rPr>
              <w:t>–</w:t>
            </w:r>
            <w:r w:rsidR="00B514F3" w:rsidRPr="00E06D75">
              <w:rPr>
                <w:sz w:val="20"/>
                <w:szCs w:val="20"/>
              </w:rPr>
              <w:t xml:space="preserve"> </w:t>
            </w:r>
            <w:r w:rsidRPr="00E06D75">
              <w:rPr>
                <w:sz w:val="20"/>
                <w:szCs w:val="20"/>
              </w:rPr>
              <w:t>lucy.nguyen68@yahoo.com</w:t>
            </w:r>
          </w:p>
        </w:tc>
      </w:tr>
      <w:tr w:rsidR="00591E9C" w:rsidRPr="00E06D75">
        <w:trPr>
          <w:trHeight w:hRule="exact" w:val="720"/>
        </w:trPr>
        <w:tc>
          <w:tcPr>
            <w:tcW w:w="1607" w:type="dxa"/>
          </w:tcPr>
          <w:p w:rsidR="00591E9C" w:rsidRPr="00E06D75" w:rsidRDefault="00591E9C">
            <w:pPr>
              <w:jc w:val="center"/>
              <w:rPr>
                <w:sz w:val="20"/>
                <w:szCs w:val="20"/>
              </w:rPr>
            </w:pPr>
          </w:p>
        </w:tc>
        <w:tc>
          <w:tcPr>
            <w:tcW w:w="7033" w:type="dxa"/>
            <w:tcBorders>
              <w:top w:val="single" w:sz="4" w:space="0" w:color="auto"/>
            </w:tcBorders>
          </w:tcPr>
          <w:p w:rsidR="00591E9C" w:rsidRPr="00E06D75" w:rsidRDefault="00591E9C">
            <w:pPr>
              <w:rPr>
                <w:sz w:val="20"/>
                <w:szCs w:val="20"/>
              </w:rPr>
            </w:pPr>
          </w:p>
        </w:tc>
      </w:tr>
      <w:tr w:rsidR="00591E9C" w:rsidRPr="00E06D75">
        <w:tc>
          <w:tcPr>
            <w:tcW w:w="1607" w:type="dxa"/>
          </w:tcPr>
          <w:p w:rsidR="00591E9C" w:rsidRPr="00E06D75" w:rsidRDefault="00B514F3">
            <w:pPr>
              <w:pStyle w:val="ResumeHeading1"/>
              <w:framePr w:hSpace="0" w:wrap="auto" w:vAnchor="margin" w:hAnchor="text" w:xAlign="left" w:yAlign="inline"/>
              <w:suppressOverlap w:val="0"/>
              <w:rPr>
                <w:sz w:val="20"/>
                <w:szCs w:val="20"/>
              </w:rPr>
            </w:pPr>
            <w:r w:rsidRPr="00E06D75">
              <w:rPr>
                <w:sz w:val="20"/>
                <w:szCs w:val="20"/>
              </w:rPr>
              <w:t>Objective</w:t>
            </w:r>
          </w:p>
          <w:p w:rsidR="00AD1414" w:rsidRPr="00E06D75" w:rsidRDefault="00AD1414" w:rsidP="00AD1414">
            <w:pPr>
              <w:pStyle w:val="ResumeHeading1"/>
              <w:framePr w:hSpace="0" w:wrap="auto" w:vAnchor="margin" w:hAnchor="text" w:xAlign="left" w:yAlign="inline"/>
              <w:spacing w:line="240" w:lineRule="auto"/>
              <w:suppressOverlap w:val="0"/>
              <w:rPr>
                <w:sz w:val="20"/>
                <w:szCs w:val="20"/>
              </w:rPr>
            </w:pPr>
          </w:p>
          <w:p w:rsidR="00AD1414" w:rsidRPr="00E06D75" w:rsidRDefault="00AD1414" w:rsidP="00AD1414">
            <w:pPr>
              <w:pStyle w:val="ResumeHeading1"/>
              <w:framePr w:hSpace="0" w:wrap="auto" w:vAnchor="margin" w:hAnchor="text" w:xAlign="left" w:yAlign="inline"/>
              <w:spacing w:line="240" w:lineRule="auto"/>
              <w:suppressOverlap w:val="0"/>
              <w:rPr>
                <w:sz w:val="20"/>
                <w:szCs w:val="20"/>
              </w:rPr>
            </w:pPr>
          </w:p>
          <w:p w:rsidR="00AD1414" w:rsidRPr="00E06D75" w:rsidRDefault="00AD1414" w:rsidP="00AD1414">
            <w:pPr>
              <w:pStyle w:val="ResumeHeading1"/>
              <w:framePr w:hSpace="0" w:wrap="auto" w:vAnchor="margin" w:hAnchor="text" w:xAlign="left" w:yAlign="inline"/>
              <w:spacing w:line="240" w:lineRule="auto"/>
              <w:suppressOverlap w:val="0"/>
              <w:rPr>
                <w:sz w:val="20"/>
                <w:szCs w:val="20"/>
              </w:rPr>
            </w:pPr>
          </w:p>
          <w:p w:rsidR="00AD1414" w:rsidRPr="00E06D75" w:rsidRDefault="00AD1414" w:rsidP="00AD1414">
            <w:pPr>
              <w:pStyle w:val="ResumeHeading1"/>
              <w:framePr w:hSpace="0" w:wrap="auto" w:vAnchor="margin" w:hAnchor="text" w:xAlign="left" w:yAlign="inline"/>
              <w:spacing w:line="240" w:lineRule="auto"/>
              <w:suppressOverlap w:val="0"/>
              <w:rPr>
                <w:sz w:val="20"/>
                <w:szCs w:val="20"/>
              </w:rPr>
            </w:pPr>
          </w:p>
          <w:p w:rsidR="00AD1414" w:rsidRPr="00E06D75" w:rsidRDefault="00AD1414" w:rsidP="00AD1414">
            <w:pPr>
              <w:pStyle w:val="ResumeHeading1"/>
              <w:framePr w:hSpace="0" w:wrap="auto" w:vAnchor="margin" w:hAnchor="text" w:xAlign="left" w:yAlign="inline"/>
              <w:spacing w:line="240" w:lineRule="auto"/>
              <w:suppressOverlap w:val="0"/>
              <w:rPr>
                <w:sz w:val="20"/>
                <w:szCs w:val="20"/>
              </w:rPr>
            </w:pPr>
          </w:p>
          <w:p w:rsidR="00AD1414" w:rsidRPr="00E06D75" w:rsidRDefault="00AD1414" w:rsidP="00AD1414">
            <w:pPr>
              <w:pStyle w:val="ResumeHeading1"/>
              <w:framePr w:hSpace="0" w:wrap="auto" w:vAnchor="margin" w:hAnchor="text" w:xAlign="left" w:yAlign="inline"/>
              <w:spacing w:line="384" w:lineRule="auto"/>
              <w:suppressOverlap w:val="0"/>
              <w:rPr>
                <w:sz w:val="20"/>
                <w:szCs w:val="20"/>
              </w:rPr>
            </w:pPr>
          </w:p>
          <w:p w:rsidR="00AD1414" w:rsidRPr="00E06D75" w:rsidRDefault="00AD1414" w:rsidP="00AD1414">
            <w:pPr>
              <w:pStyle w:val="ResumeHeading1"/>
              <w:framePr w:hSpace="0" w:wrap="auto" w:vAnchor="margin" w:hAnchor="text" w:xAlign="left" w:yAlign="inline"/>
              <w:spacing w:line="384" w:lineRule="auto"/>
              <w:suppressOverlap w:val="0"/>
              <w:rPr>
                <w:sz w:val="20"/>
                <w:szCs w:val="20"/>
              </w:rPr>
            </w:pPr>
            <w:r w:rsidRPr="00E06D75">
              <w:rPr>
                <w:sz w:val="20"/>
                <w:szCs w:val="20"/>
              </w:rPr>
              <w:t>Education</w:t>
            </w:r>
          </w:p>
        </w:tc>
        <w:tc>
          <w:tcPr>
            <w:tcW w:w="7033" w:type="dxa"/>
          </w:tcPr>
          <w:p w:rsidR="00AD1414" w:rsidRPr="00E06D75" w:rsidRDefault="001424AD" w:rsidP="00AD1414">
            <w:pPr>
              <w:pStyle w:val="BodyText"/>
              <w:rPr>
                <w:rFonts w:asciiTheme="majorHAnsi" w:hAnsiTheme="majorHAnsi"/>
                <w:sz w:val="20"/>
                <w:szCs w:val="20"/>
              </w:rPr>
            </w:pPr>
            <w:r w:rsidRPr="00E06D75">
              <w:rPr>
                <w:rFonts w:asciiTheme="majorHAnsi" w:hAnsiTheme="majorHAnsi"/>
                <w:sz w:val="20"/>
                <w:szCs w:val="20"/>
              </w:rPr>
              <w:t xml:space="preserve">My goal is to </w:t>
            </w:r>
            <w:r w:rsidR="00BC1D65" w:rsidRPr="00E06D75">
              <w:rPr>
                <w:rFonts w:asciiTheme="majorHAnsi" w:hAnsiTheme="majorHAnsi"/>
                <w:sz w:val="20"/>
                <w:szCs w:val="20"/>
              </w:rPr>
              <w:t>achieve</w:t>
            </w:r>
            <w:r w:rsidRPr="00E06D75">
              <w:rPr>
                <w:rFonts w:asciiTheme="majorHAnsi" w:hAnsiTheme="majorHAnsi"/>
                <w:sz w:val="20"/>
                <w:szCs w:val="20"/>
              </w:rPr>
              <w:t xml:space="preserve"> a bachelor degree for registered nurse</w:t>
            </w:r>
            <w:r w:rsidR="00FB7015" w:rsidRPr="00E06D75">
              <w:rPr>
                <w:rFonts w:asciiTheme="majorHAnsi" w:hAnsiTheme="majorHAnsi"/>
                <w:sz w:val="20"/>
                <w:szCs w:val="20"/>
              </w:rPr>
              <w:t xml:space="preserve"> (</w:t>
            </w:r>
            <w:r w:rsidR="00E06D75" w:rsidRPr="00E06D75">
              <w:rPr>
                <w:rFonts w:asciiTheme="majorHAnsi" w:hAnsiTheme="majorHAnsi"/>
                <w:sz w:val="20"/>
                <w:szCs w:val="20"/>
              </w:rPr>
              <w:t>RN to BS Nurse</w:t>
            </w:r>
            <w:r w:rsidR="00FB7015" w:rsidRPr="00E06D75">
              <w:rPr>
                <w:rFonts w:asciiTheme="majorHAnsi" w:hAnsiTheme="majorHAnsi"/>
                <w:sz w:val="20"/>
                <w:szCs w:val="20"/>
              </w:rPr>
              <w:t>)</w:t>
            </w:r>
            <w:r w:rsidRPr="00E06D75">
              <w:rPr>
                <w:rFonts w:asciiTheme="majorHAnsi" w:hAnsiTheme="majorHAnsi"/>
                <w:sz w:val="20"/>
                <w:szCs w:val="20"/>
              </w:rPr>
              <w:t xml:space="preserve">. </w:t>
            </w:r>
            <w:r w:rsidR="001E2227" w:rsidRPr="00E06D75">
              <w:rPr>
                <w:rFonts w:asciiTheme="majorHAnsi" w:hAnsiTheme="majorHAnsi"/>
                <w:sz w:val="20"/>
                <w:szCs w:val="20"/>
              </w:rPr>
              <w:t xml:space="preserve">For now, my objectives are to finish prerequisites at Houston Community College and transfer to Texas Woman’s University. Also, my main objectives is to study biology because it is </w:t>
            </w:r>
            <w:r w:rsidR="00FB7015" w:rsidRPr="00E06D75">
              <w:rPr>
                <w:rFonts w:asciiTheme="majorHAnsi" w:hAnsiTheme="majorHAnsi"/>
                <w:sz w:val="20"/>
                <w:szCs w:val="20"/>
              </w:rPr>
              <w:t xml:space="preserve">require </w:t>
            </w:r>
            <w:r w:rsidR="001E2227" w:rsidRPr="00E06D75">
              <w:rPr>
                <w:rFonts w:asciiTheme="majorHAnsi" w:hAnsiTheme="majorHAnsi"/>
                <w:sz w:val="20"/>
                <w:szCs w:val="20"/>
              </w:rPr>
              <w:t xml:space="preserve">to all medical field including nurse major, and to understand the anatomy and physiology in the human body system including nutrition </w:t>
            </w:r>
            <w:r w:rsidR="00E62AB7" w:rsidRPr="00E06D75">
              <w:rPr>
                <w:rFonts w:asciiTheme="majorHAnsi" w:hAnsiTheme="majorHAnsi"/>
                <w:sz w:val="20"/>
                <w:szCs w:val="20"/>
              </w:rPr>
              <w:t xml:space="preserve">and </w:t>
            </w:r>
            <w:r w:rsidR="001E2227" w:rsidRPr="00E06D75">
              <w:rPr>
                <w:rFonts w:asciiTheme="majorHAnsi" w:hAnsiTheme="majorHAnsi"/>
                <w:sz w:val="20"/>
                <w:szCs w:val="20"/>
              </w:rPr>
              <w:t xml:space="preserve">diseases. </w:t>
            </w:r>
          </w:p>
          <w:p w:rsidR="00AD1414" w:rsidRPr="00E06D75" w:rsidRDefault="00AD1414" w:rsidP="00AD1414">
            <w:pPr>
              <w:pStyle w:val="BodyText"/>
              <w:spacing w:after="60" w:line="240" w:lineRule="auto"/>
              <w:rPr>
                <w:b/>
                <w:sz w:val="20"/>
                <w:szCs w:val="20"/>
              </w:rPr>
            </w:pPr>
            <w:r w:rsidRPr="00E06D75">
              <w:rPr>
                <w:b/>
                <w:sz w:val="20"/>
                <w:szCs w:val="20"/>
              </w:rPr>
              <w:t>Two-years prerequisite</w:t>
            </w:r>
          </w:p>
          <w:p w:rsidR="00AD1414" w:rsidRPr="00E06D75" w:rsidRDefault="00AD1414" w:rsidP="00AD1414">
            <w:pPr>
              <w:pStyle w:val="BodyText"/>
              <w:spacing w:after="60" w:line="240" w:lineRule="auto"/>
              <w:rPr>
                <w:sz w:val="20"/>
                <w:szCs w:val="20"/>
              </w:rPr>
            </w:pPr>
            <w:r w:rsidRPr="00E06D75">
              <w:rPr>
                <w:sz w:val="20"/>
                <w:szCs w:val="20"/>
              </w:rPr>
              <w:t>Houston Community College, Houston, TX</w:t>
            </w:r>
          </w:p>
          <w:p w:rsidR="00AD1414" w:rsidRPr="00E06D75" w:rsidRDefault="00AD1414" w:rsidP="00AD1414">
            <w:pPr>
              <w:pStyle w:val="BodyText"/>
              <w:spacing w:after="60" w:line="240" w:lineRule="auto"/>
              <w:rPr>
                <w:sz w:val="20"/>
                <w:szCs w:val="20"/>
              </w:rPr>
            </w:pPr>
            <w:r w:rsidRPr="00E06D75">
              <w:rPr>
                <w:sz w:val="20"/>
                <w:szCs w:val="20"/>
              </w:rPr>
              <w:t>August 2012- present</w:t>
            </w:r>
          </w:p>
          <w:p w:rsidR="00AD1414" w:rsidRPr="00E06D75" w:rsidRDefault="00AD1414" w:rsidP="00AD1414">
            <w:pPr>
              <w:pStyle w:val="BodyText"/>
              <w:spacing w:after="60" w:line="240" w:lineRule="auto"/>
              <w:rPr>
                <w:sz w:val="20"/>
                <w:szCs w:val="20"/>
              </w:rPr>
            </w:pPr>
            <w:r w:rsidRPr="00E06D75">
              <w:rPr>
                <w:sz w:val="20"/>
                <w:szCs w:val="20"/>
              </w:rPr>
              <w:t>Honor award in Fall 2012 for academic achievement</w:t>
            </w:r>
          </w:p>
          <w:p w:rsidR="00AD1414" w:rsidRPr="00E06D75" w:rsidRDefault="00AD1414" w:rsidP="00AD1414">
            <w:pPr>
              <w:pStyle w:val="BodyText"/>
              <w:spacing w:after="60" w:line="240" w:lineRule="auto"/>
              <w:rPr>
                <w:sz w:val="20"/>
                <w:szCs w:val="20"/>
              </w:rPr>
            </w:pPr>
          </w:p>
          <w:p w:rsidR="00AD1414" w:rsidRPr="00E06D75" w:rsidRDefault="00AD1414" w:rsidP="00AD1414">
            <w:pPr>
              <w:pStyle w:val="BodyText"/>
              <w:spacing w:after="60" w:line="240" w:lineRule="auto"/>
              <w:rPr>
                <w:b/>
                <w:sz w:val="20"/>
                <w:szCs w:val="20"/>
              </w:rPr>
            </w:pPr>
            <w:r w:rsidRPr="00E06D75">
              <w:rPr>
                <w:b/>
                <w:sz w:val="20"/>
                <w:szCs w:val="20"/>
              </w:rPr>
              <w:t>High School Diploma</w:t>
            </w:r>
          </w:p>
          <w:p w:rsidR="00AD1414" w:rsidRPr="00E06D75" w:rsidRDefault="00AD1414" w:rsidP="00AD1414">
            <w:pPr>
              <w:pStyle w:val="BodyText"/>
              <w:spacing w:after="60" w:line="240" w:lineRule="auto"/>
              <w:rPr>
                <w:sz w:val="20"/>
                <w:szCs w:val="20"/>
              </w:rPr>
            </w:pPr>
            <w:r w:rsidRPr="00E06D75">
              <w:rPr>
                <w:sz w:val="20"/>
                <w:szCs w:val="20"/>
              </w:rPr>
              <w:t>Spring Wood High School, Houston, TX</w:t>
            </w:r>
          </w:p>
          <w:p w:rsidR="00AD1414" w:rsidRPr="00E06D75" w:rsidRDefault="00AD1414" w:rsidP="00AD1414">
            <w:pPr>
              <w:pStyle w:val="BodyText"/>
              <w:rPr>
                <w:rFonts w:asciiTheme="majorHAnsi" w:hAnsiTheme="majorHAnsi"/>
                <w:sz w:val="20"/>
                <w:szCs w:val="20"/>
              </w:rPr>
            </w:pPr>
            <w:r w:rsidRPr="00E06D75">
              <w:rPr>
                <w:sz w:val="20"/>
                <w:szCs w:val="20"/>
              </w:rPr>
              <w:t>May 2012</w:t>
            </w:r>
          </w:p>
        </w:tc>
      </w:tr>
      <w:tr w:rsidR="00591E9C" w:rsidRPr="00E06D75">
        <w:tc>
          <w:tcPr>
            <w:tcW w:w="1607" w:type="dxa"/>
          </w:tcPr>
          <w:p w:rsidR="00591E9C" w:rsidRPr="00E06D75" w:rsidRDefault="00B514F3">
            <w:pPr>
              <w:pStyle w:val="ResumeHeading1"/>
              <w:framePr w:hSpace="0" w:wrap="auto" w:vAnchor="margin" w:hAnchor="text" w:xAlign="left" w:yAlign="inline"/>
              <w:suppressOverlap w:val="0"/>
              <w:rPr>
                <w:sz w:val="20"/>
                <w:szCs w:val="20"/>
              </w:rPr>
            </w:pPr>
            <w:r w:rsidRPr="00E06D75">
              <w:rPr>
                <w:sz w:val="20"/>
                <w:szCs w:val="20"/>
              </w:rPr>
              <w:t>Experience</w:t>
            </w:r>
          </w:p>
        </w:tc>
        <w:tc>
          <w:tcPr>
            <w:tcW w:w="7033" w:type="dxa"/>
          </w:tcPr>
          <w:p w:rsidR="00591E9C" w:rsidRPr="00E06D75" w:rsidRDefault="0000526E">
            <w:pPr>
              <w:pStyle w:val="JobTitle"/>
              <w:framePr w:hSpace="0" w:wrap="auto" w:vAnchor="margin" w:hAnchor="text" w:xAlign="left" w:yAlign="inline"/>
              <w:suppressOverlap w:val="0"/>
              <w:rPr>
                <w:sz w:val="20"/>
              </w:rPr>
            </w:pPr>
            <w:r w:rsidRPr="00E06D75">
              <w:rPr>
                <w:sz w:val="20"/>
              </w:rPr>
              <w:t>Waitress</w:t>
            </w:r>
            <w:r w:rsidR="00561ACD" w:rsidRPr="00E06D75">
              <w:rPr>
                <w:sz w:val="20"/>
              </w:rPr>
              <w:t xml:space="preserve"> (service)</w:t>
            </w:r>
            <w:r w:rsidR="00110121" w:rsidRPr="00E06D75">
              <w:rPr>
                <w:sz w:val="20"/>
              </w:rPr>
              <w:t>/cater</w:t>
            </w:r>
            <w:r w:rsidR="001E2227" w:rsidRPr="00E06D75">
              <w:rPr>
                <w:sz w:val="20"/>
              </w:rPr>
              <w:t>ing</w:t>
            </w:r>
            <w:r w:rsidR="00110121" w:rsidRPr="00E06D75">
              <w:rPr>
                <w:sz w:val="20"/>
              </w:rPr>
              <w:t xml:space="preserve"> </w:t>
            </w:r>
          </w:p>
          <w:p w:rsidR="00591E9C" w:rsidRPr="00E06D75" w:rsidRDefault="0000526E">
            <w:pPr>
              <w:pStyle w:val="ContactInformation"/>
              <w:rPr>
                <w:rFonts w:asciiTheme="majorHAnsi" w:hAnsiTheme="majorHAnsi"/>
                <w:sz w:val="20"/>
                <w:szCs w:val="20"/>
              </w:rPr>
            </w:pPr>
            <w:r w:rsidRPr="00E06D75">
              <w:rPr>
                <w:rFonts w:asciiTheme="majorHAnsi" w:hAnsiTheme="majorHAnsi"/>
                <w:sz w:val="20"/>
                <w:szCs w:val="20"/>
              </w:rPr>
              <w:t>Rosemary’s Garden</w:t>
            </w:r>
            <w:r w:rsidR="00B514F3" w:rsidRPr="00E06D75">
              <w:rPr>
                <w:rFonts w:asciiTheme="majorHAnsi" w:hAnsiTheme="majorHAnsi"/>
                <w:sz w:val="20"/>
                <w:szCs w:val="20"/>
              </w:rPr>
              <w:t xml:space="preserve">, </w:t>
            </w:r>
            <w:r w:rsidRPr="00E06D75">
              <w:rPr>
                <w:rFonts w:asciiTheme="majorHAnsi" w:hAnsiTheme="majorHAnsi"/>
                <w:sz w:val="20"/>
                <w:szCs w:val="20"/>
              </w:rPr>
              <w:t>Houston, TX</w:t>
            </w:r>
          </w:p>
          <w:p w:rsidR="00591E9C" w:rsidRPr="00E06D75" w:rsidRDefault="00915E2A">
            <w:pPr>
              <w:pStyle w:val="Dates"/>
              <w:rPr>
                <w:sz w:val="20"/>
              </w:rPr>
            </w:pPr>
            <w:sdt>
              <w:sdtPr>
                <w:rPr>
                  <w:sz w:val="20"/>
                </w:rPr>
                <w:id w:val="278192188"/>
                <w:placeholder>
                  <w:docPart w:val="FA1657A0C7B54A4A84AB9C31C19361DF"/>
                </w:placeholder>
                <w:date w:fullDate="2013-06-01T00:00:00Z">
                  <w:dateFormat w:val="MMMM yyyy"/>
                  <w:lid w:val="en-US"/>
                  <w:storeMappedDataAs w:val="dateTime"/>
                  <w:calendar w:val="gregorian"/>
                </w:date>
              </w:sdtPr>
              <w:sdtEndPr/>
              <w:sdtContent>
                <w:r w:rsidR="0000526E" w:rsidRPr="00E06D75">
                  <w:rPr>
                    <w:sz w:val="20"/>
                  </w:rPr>
                  <w:t>June 2013</w:t>
                </w:r>
              </w:sdtContent>
            </w:sdt>
            <w:r w:rsidR="00B514F3" w:rsidRPr="00E06D75">
              <w:rPr>
                <w:sz w:val="20"/>
              </w:rPr>
              <w:t xml:space="preserve"> –</w:t>
            </w:r>
            <w:sdt>
              <w:sdtPr>
                <w:rPr>
                  <w:sz w:val="20"/>
                </w:rPr>
                <w:id w:val="278192191"/>
                <w:placeholder>
                  <w:docPart w:val="ACC333D7101A42E993BE9C0B91E3817E"/>
                </w:placeholder>
                <w:date>
                  <w:dateFormat w:val="MMMM yyyy"/>
                  <w:lid w:val="en-US"/>
                  <w:storeMappedDataAs w:val="dateTime"/>
                  <w:calendar w:val="gregorian"/>
                </w:date>
              </w:sdtPr>
              <w:sdtEndPr/>
              <w:sdtContent>
                <w:r w:rsidR="0000526E" w:rsidRPr="00E06D75">
                  <w:rPr>
                    <w:sz w:val="20"/>
                  </w:rPr>
                  <w:t>present</w:t>
                </w:r>
              </w:sdtContent>
            </w:sdt>
            <w:r w:rsidR="00B514F3" w:rsidRPr="00E06D75">
              <w:rPr>
                <w:sz w:val="20"/>
              </w:rPr>
              <w:t xml:space="preserve"> </w:t>
            </w:r>
          </w:p>
          <w:p w:rsidR="00591E9C" w:rsidRPr="00E06D75" w:rsidRDefault="00110121">
            <w:pPr>
              <w:pStyle w:val="BodyText"/>
              <w:rPr>
                <w:rFonts w:asciiTheme="majorHAnsi" w:hAnsiTheme="majorHAnsi"/>
                <w:sz w:val="20"/>
                <w:szCs w:val="20"/>
              </w:rPr>
            </w:pPr>
            <w:r w:rsidRPr="00E06D75">
              <w:rPr>
                <w:rFonts w:asciiTheme="majorHAnsi" w:hAnsiTheme="majorHAnsi"/>
                <w:sz w:val="20"/>
                <w:szCs w:val="20"/>
              </w:rPr>
              <w:t>Cater</w:t>
            </w:r>
            <w:r w:rsidR="001E2227" w:rsidRPr="00E06D75">
              <w:rPr>
                <w:rFonts w:asciiTheme="majorHAnsi" w:hAnsiTheme="majorHAnsi"/>
                <w:sz w:val="20"/>
                <w:szCs w:val="20"/>
              </w:rPr>
              <w:t>ing</w:t>
            </w:r>
            <w:r w:rsidRPr="00E06D75">
              <w:rPr>
                <w:rFonts w:asciiTheme="majorHAnsi" w:hAnsiTheme="majorHAnsi"/>
                <w:sz w:val="20"/>
                <w:szCs w:val="20"/>
              </w:rPr>
              <w:t xml:space="preserve"> prepare for events such as wedding, anniversaries, veteran/military parties, etc.</w:t>
            </w:r>
            <w:r w:rsidR="0092318B" w:rsidRPr="00E06D75">
              <w:rPr>
                <w:rFonts w:asciiTheme="majorHAnsi" w:hAnsiTheme="majorHAnsi"/>
                <w:sz w:val="20"/>
                <w:szCs w:val="20"/>
              </w:rPr>
              <w:t xml:space="preserve"> </w:t>
            </w:r>
            <w:r w:rsidR="001E2227" w:rsidRPr="00E06D75">
              <w:rPr>
                <w:rFonts w:asciiTheme="majorHAnsi" w:hAnsiTheme="majorHAnsi"/>
                <w:sz w:val="20"/>
                <w:szCs w:val="20"/>
              </w:rPr>
              <w:t>Catering organize the food menu, drinks, appetizers, tables and chairs where the client reserve a room for their event.</w:t>
            </w:r>
          </w:p>
          <w:p w:rsidR="00591E9C" w:rsidRPr="00E06D75" w:rsidRDefault="0092318B">
            <w:pPr>
              <w:pStyle w:val="BodyText"/>
              <w:rPr>
                <w:rFonts w:asciiTheme="majorHAnsi" w:hAnsiTheme="majorHAnsi"/>
                <w:sz w:val="20"/>
                <w:szCs w:val="20"/>
              </w:rPr>
            </w:pPr>
            <w:r w:rsidRPr="00E06D75">
              <w:rPr>
                <w:rFonts w:asciiTheme="majorHAnsi" w:hAnsiTheme="majorHAnsi"/>
                <w:sz w:val="20"/>
                <w:szCs w:val="20"/>
              </w:rPr>
              <w:t>Server checks the tables for missing tableware, and to make sure they have enough spaces to pass through narrow gaps.</w:t>
            </w:r>
            <w:r w:rsidR="001E2227" w:rsidRPr="00E06D75">
              <w:rPr>
                <w:rFonts w:asciiTheme="majorHAnsi" w:hAnsiTheme="majorHAnsi"/>
                <w:sz w:val="20"/>
                <w:szCs w:val="20"/>
              </w:rPr>
              <w:t xml:space="preserve"> Their job is to serve food according to the order listed on the menu, and to pick up empty dishes for more space for the next food course. </w:t>
            </w:r>
            <w:r w:rsidR="00545544" w:rsidRPr="00E06D75">
              <w:rPr>
                <w:rFonts w:asciiTheme="majorHAnsi" w:hAnsiTheme="majorHAnsi"/>
                <w:sz w:val="20"/>
                <w:szCs w:val="20"/>
              </w:rPr>
              <w:t>Server must have a positive attitude and smile at the guest to welcome them to the events. Server also help the guests if needed such as extra utensils, box-to-go, extra glass of cups, straws, etc.</w:t>
            </w:r>
          </w:p>
          <w:p w:rsidR="00591E9C" w:rsidRPr="00E06D75" w:rsidRDefault="00545544" w:rsidP="00545544">
            <w:pPr>
              <w:pStyle w:val="BodyText"/>
              <w:rPr>
                <w:rFonts w:asciiTheme="majorHAnsi" w:hAnsiTheme="majorHAnsi"/>
                <w:sz w:val="20"/>
                <w:szCs w:val="20"/>
              </w:rPr>
            </w:pPr>
            <w:r w:rsidRPr="00E06D75">
              <w:rPr>
                <w:rFonts w:asciiTheme="majorHAnsi" w:hAnsiTheme="majorHAnsi"/>
                <w:sz w:val="20"/>
                <w:szCs w:val="20"/>
              </w:rPr>
              <w:t xml:space="preserve">When the guests leave after the event come to an end, the server (and sometime the catering) help clean up the mess in the room so then the catering can tidy up the room and prepare for the next event on the schedule. </w:t>
            </w:r>
          </w:p>
          <w:p w:rsidR="00E06D75" w:rsidRDefault="00E06D75" w:rsidP="00545544">
            <w:pPr>
              <w:pStyle w:val="BodyText"/>
              <w:rPr>
                <w:rFonts w:asciiTheme="majorHAnsi" w:hAnsiTheme="majorHAnsi"/>
                <w:b/>
                <w:sz w:val="20"/>
                <w:szCs w:val="20"/>
              </w:rPr>
            </w:pPr>
            <w:r w:rsidRPr="00E06D75">
              <w:rPr>
                <w:rFonts w:asciiTheme="majorHAnsi" w:hAnsiTheme="majorHAnsi"/>
                <w:b/>
                <w:sz w:val="20"/>
                <w:szCs w:val="20"/>
              </w:rPr>
              <w:t>Nursery</w:t>
            </w:r>
          </w:p>
          <w:p w:rsidR="00934F7F" w:rsidRPr="00934F7F" w:rsidRDefault="00934F7F" w:rsidP="00545544">
            <w:pPr>
              <w:pStyle w:val="BodyText"/>
              <w:rPr>
                <w:rFonts w:asciiTheme="majorHAnsi" w:hAnsiTheme="majorHAnsi"/>
                <w:sz w:val="20"/>
                <w:szCs w:val="20"/>
              </w:rPr>
            </w:pPr>
            <w:r w:rsidRPr="00934F7F">
              <w:rPr>
                <w:rFonts w:asciiTheme="majorHAnsi" w:hAnsiTheme="majorHAnsi"/>
                <w:sz w:val="20"/>
                <w:szCs w:val="20"/>
              </w:rPr>
              <w:t>1515 Hillendahl Blvd, Houston, TX 77055</w:t>
            </w:r>
          </w:p>
          <w:p w:rsidR="00E06D75" w:rsidRPr="00E06D75" w:rsidRDefault="00E06D75" w:rsidP="00545544">
            <w:pPr>
              <w:pStyle w:val="BodyText"/>
              <w:rPr>
                <w:rFonts w:asciiTheme="majorHAnsi" w:hAnsiTheme="majorHAnsi"/>
                <w:sz w:val="20"/>
                <w:szCs w:val="20"/>
              </w:rPr>
            </w:pPr>
            <w:r w:rsidRPr="00E06D75">
              <w:rPr>
                <w:rFonts w:asciiTheme="majorHAnsi" w:hAnsiTheme="majorHAnsi"/>
                <w:sz w:val="20"/>
                <w:szCs w:val="20"/>
              </w:rPr>
              <w:t>June 2014-present</w:t>
            </w:r>
          </w:p>
          <w:p w:rsidR="00E06D75" w:rsidRPr="00E06D75" w:rsidRDefault="00934F7F" w:rsidP="00934F7F">
            <w:pPr>
              <w:pStyle w:val="BodyText"/>
              <w:rPr>
                <w:rFonts w:asciiTheme="majorHAnsi" w:hAnsiTheme="majorHAnsi"/>
                <w:sz w:val="20"/>
                <w:szCs w:val="20"/>
              </w:rPr>
            </w:pPr>
            <w:r>
              <w:rPr>
                <w:rFonts w:asciiTheme="majorHAnsi" w:hAnsiTheme="majorHAnsi"/>
                <w:sz w:val="20"/>
                <w:szCs w:val="20"/>
              </w:rPr>
              <w:t xml:space="preserve">The nursery opens every Sunday morning to do activities with the toddlers while their parents are busy with church meetings, attending </w:t>
            </w:r>
            <w:r>
              <w:rPr>
                <w:rFonts w:asciiTheme="majorHAnsi" w:hAnsiTheme="majorHAnsi"/>
                <w:sz w:val="20"/>
                <w:szCs w:val="20"/>
              </w:rPr>
              <w:lastRenderedPageBreak/>
              <w:t xml:space="preserve">to masses, etc. </w:t>
            </w:r>
            <w:r>
              <w:rPr>
                <w:rFonts w:asciiTheme="majorHAnsi" w:hAnsiTheme="majorHAnsi"/>
                <w:sz w:val="20"/>
                <w:szCs w:val="20"/>
              </w:rPr>
              <w:t xml:space="preserve"> </w:t>
            </w:r>
            <w:r>
              <w:rPr>
                <w:rFonts w:asciiTheme="majorHAnsi" w:hAnsiTheme="majorHAnsi"/>
                <w:sz w:val="20"/>
                <w:szCs w:val="20"/>
              </w:rPr>
              <w:t xml:space="preserve">Sometime the parents offer </w:t>
            </w:r>
            <w:r>
              <w:rPr>
                <w:rFonts w:asciiTheme="majorHAnsi" w:hAnsiTheme="majorHAnsi"/>
                <w:sz w:val="20"/>
                <w:szCs w:val="20"/>
              </w:rPr>
              <w:t>us to</w:t>
            </w:r>
            <w:r>
              <w:rPr>
                <w:rFonts w:asciiTheme="majorHAnsi" w:hAnsiTheme="majorHAnsi"/>
                <w:sz w:val="20"/>
                <w:szCs w:val="20"/>
              </w:rPr>
              <w:t xml:space="preserve"> babysit their children on certain days.</w:t>
            </w:r>
            <w:r>
              <w:rPr>
                <w:rFonts w:asciiTheme="majorHAnsi" w:hAnsiTheme="majorHAnsi"/>
                <w:sz w:val="20"/>
                <w:szCs w:val="20"/>
              </w:rPr>
              <w:t xml:space="preserve"> </w:t>
            </w:r>
            <w:r w:rsidR="00E06D75" w:rsidRPr="00E06D75">
              <w:rPr>
                <w:rFonts w:asciiTheme="majorHAnsi" w:hAnsiTheme="majorHAnsi"/>
                <w:sz w:val="20"/>
                <w:szCs w:val="20"/>
              </w:rPr>
              <w:t>Nursery babysits toddlers between the ages of 0-2 years</w:t>
            </w:r>
            <w:r>
              <w:rPr>
                <w:rFonts w:asciiTheme="majorHAnsi" w:hAnsiTheme="majorHAnsi"/>
                <w:sz w:val="20"/>
                <w:szCs w:val="20"/>
              </w:rPr>
              <w:t xml:space="preserve"> old</w:t>
            </w:r>
            <w:r w:rsidR="00E06D75" w:rsidRPr="00E06D75">
              <w:rPr>
                <w:rFonts w:asciiTheme="majorHAnsi" w:hAnsiTheme="majorHAnsi"/>
                <w:sz w:val="20"/>
                <w:szCs w:val="20"/>
              </w:rPr>
              <w:t>.</w:t>
            </w:r>
            <w:r w:rsidR="00E06D75">
              <w:rPr>
                <w:rFonts w:asciiTheme="majorHAnsi" w:hAnsiTheme="majorHAnsi"/>
                <w:sz w:val="20"/>
                <w:szCs w:val="20"/>
              </w:rPr>
              <w:t xml:space="preserve"> The babysitters supervise the toddlers </w:t>
            </w:r>
            <w:r>
              <w:rPr>
                <w:rFonts w:asciiTheme="majorHAnsi" w:hAnsiTheme="majorHAnsi"/>
                <w:sz w:val="20"/>
                <w:szCs w:val="20"/>
              </w:rPr>
              <w:t xml:space="preserve">until their parents are ready to pick them up. </w:t>
            </w:r>
            <w:bookmarkStart w:id="0" w:name="_GoBack"/>
            <w:bookmarkEnd w:id="0"/>
          </w:p>
        </w:tc>
      </w:tr>
      <w:tr w:rsidR="00591E9C" w:rsidRPr="00E06D75">
        <w:tc>
          <w:tcPr>
            <w:tcW w:w="1607" w:type="dxa"/>
          </w:tcPr>
          <w:p w:rsidR="00591E9C" w:rsidRPr="00E06D75" w:rsidRDefault="007A0824">
            <w:pPr>
              <w:rPr>
                <w:b/>
                <w:sz w:val="20"/>
                <w:szCs w:val="20"/>
              </w:rPr>
            </w:pPr>
            <w:r w:rsidRPr="00E06D75">
              <w:rPr>
                <w:b/>
                <w:sz w:val="20"/>
                <w:szCs w:val="20"/>
              </w:rPr>
              <w:lastRenderedPageBreak/>
              <w:t>Community service</w:t>
            </w:r>
          </w:p>
        </w:tc>
        <w:tc>
          <w:tcPr>
            <w:tcW w:w="7033" w:type="dxa"/>
          </w:tcPr>
          <w:p w:rsidR="00591E9C" w:rsidRPr="00E06D75" w:rsidRDefault="0000526E">
            <w:pPr>
              <w:pStyle w:val="JobTitle"/>
              <w:framePr w:hSpace="0" w:wrap="auto" w:vAnchor="margin" w:hAnchor="text" w:xAlign="left" w:yAlign="inline"/>
              <w:suppressOverlap w:val="0"/>
              <w:rPr>
                <w:rFonts w:ascii="Century Gothic" w:eastAsiaTheme="minorEastAsia" w:hAnsi="Century Gothic" w:cstheme="minorHAnsi"/>
                <w:b w:val="0"/>
                <w:sz w:val="20"/>
              </w:rPr>
            </w:pPr>
            <w:r w:rsidRPr="00E06D75">
              <w:rPr>
                <w:sz w:val="20"/>
              </w:rPr>
              <w:t xml:space="preserve">Dietitian Volunteer Service </w:t>
            </w:r>
          </w:p>
          <w:p w:rsidR="00591E9C" w:rsidRPr="00E06D75" w:rsidRDefault="0000526E">
            <w:pPr>
              <w:pStyle w:val="ContactInformation"/>
              <w:rPr>
                <w:sz w:val="20"/>
                <w:szCs w:val="20"/>
              </w:rPr>
            </w:pPr>
            <w:r w:rsidRPr="00E06D75">
              <w:rPr>
                <w:rFonts w:asciiTheme="majorHAnsi" w:hAnsiTheme="majorHAnsi"/>
                <w:sz w:val="20"/>
                <w:szCs w:val="20"/>
              </w:rPr>
              <w:t>Memorial Hermann Hospital</w:t>
            </w:r>
            <w:r w:rsidR="00B514F3" w:rsidRPr="00E06D75">
              <w:rPr>
                <w:sz w:val="20"/>
                <w:szCs w:val="20"/>
              </w:rPr>
              <w:t xml:space="preserve">, </w:t>
            </w:r>
            <w:r w:rsidRPr="00E06D75">
              <w:rPr>
                <w:rFonts w:asciiTheme="majorHAnsi" w:hAnsiTheme="majorHAnsi"/>
                <w:sz w:val="20"/>
                <w:szCs w:val="20"/>
              </w:rPr>
              <w:t>Houston, TX</w:t>
            </w:r>
          </w:p>
          <w:p w:rsidR="00591E9C" w:rsidRPr="00E06D75" w:rsidRDefault="00915E2A">
            <w:pPr>
              <w:pStyle w:val="Dates"/>
              <w:rPr>
                <w:sz w:val="20"/>
              </w:rPr>
            </w:pPr>
            <w:sdt>
              <w:sdtPr>
                <w:rPr>
                  <w:sz w:val="20"/>
                </w:rPr>
                <w:id w:val="278192198"/>
                <w:placeholder>
                  <w:docPart w:val="681E635FC0BA47B787CAD20276E22021"/>
                </w:placeholder>
                <w:date w:fullDate="2013-06-01T00:00:00Z">
                  <w:dateFormat w:val="MMMM yyyy"/>
                  <w:lid w:val="en-US"/>
                  <w:storeMappedDataAs w:val="dateTime"/>
                  <w:calendar w:val="gregorian"/>
                </w:date>
              </w:sdtPr>
              <w:sdtEndPr/>
              <w:sdtContent>
                <w:r w:rsidR="001424AD" w:rsidRPr="00E06D75">
                  <w:rPr>
                    <w:sz w:val="20"/>
                  </w:rPr>
                  <w:t>June 2013</w:t>
                </w:r>
              </w:sdtContent>
            </w:sdt>
            <w:r w:rsidR="00B514F3" w:rsidRPr="00E06D75">
              <w:rPr>
                <w:sz w:val="20"/>
              </w:rPr>
              <w:t xml:space="preserve"> – </w:t>
            </w:r>
            <w:sdt>
              <w:sdtPr>
                <w:rPr>
                  <w:sz w:val="20"/>
                </w:rPr>
                <w:id w:val="278192200"/>
                <w:placeholder>
                  <w:docPart w:val="E65D9B343DF345E1BC8798DBCC673711"/>
                </w:placeholder>
                <w:date>
                  <w:dateFormat w:val="MMMM yyyy"/>
                  <w:lid w:val="en-US"/>
                  <w:storeMappedDataAs w:val="dateTime"/>
                  <w:calendar w:val="gregorian"/>
                </w:date>
              </w:sdtPr>
              <w:sdtEndPr/>
              <w:sdtContent>
                <w:r w:rsidR="001424AD" w:rsidRPr="00E06D75">
                  <w:rPr>
                    <w:sz w:val="20"/>
                  </w:rPr>
                  <w:t>present</w:t>
                </w:r>
              </w:sdtContent>
            </w:sdt>
          </w:p>
          <w:p w:rsidR="00591E9C" w:rsidRPr="00E06D75" w:rsidRDefault="001424AD">
            <w:pPr>
              <w:pStyle w:val="BodyText"/>
              <w:rPr>
                <w:rFonts w:asciiTheme="majorHAnsi" w:hAnsiTheme="majorHAnsi"/>
                <w:sz w:val="20"/>
                <w:szCs w:val="20"/>
              </w:rPr>
            </w:pPr>
            <w:r w:rsidRPr="00E06D75">
              <w:rPr>
                <w:rFonts w:asciiTheme="majorHAnsi" w:hAnsiTheme="majorHAnsi"/>
                <w:sz w:val="20"/>
                <w:szCs w:val="20"/>
              </w:rPr>
              <w:t>Volunteers serve beverages (and pastries for the new mothers</w:t>
            </w:r>
            <w:r w:rsidR="00110121" w:rsidRPr="00E06D75">
              <w:rPr>
                <w:rFonts w:asciiTheme="majorHAnsi" w:hAnsiTheme="majorHAnsi"/>
                <w:sz w:val="20"/>
                <w:szCs w:val="20"/>
              </w:rPr>
              <w:t xml:space="preserve"> who have their infant) to patients and guest. </w:t>
            </w:r>
            <w:r w:rsidR="00A861CF" w:rsidRPr="00E06D75">
              <w:rPr>
                <w:rFonts w:asciiTheme="majorHAnsi" w:hAnsiTheme="majorHAnsi"/>
                <w:sz w:val="20"/>
                <w:szCs w:val="20"/>
              </w:rPr>
              <w:t>They are assigning to nurse stations depend on their schedule, and sometime do some errands for nurses and the director/secretary of volunteer.</w:t>
            </w:r>
          </w:p>
          <w:p w:rsidR="00591E9C" w:rsidRPr="00E06D75" w:rsidRDefault="00A861CF">
            <w:pPr>
              <w:pStyle w:val="BodyText"/>
              <w:rPr>
                <w:rFonts w:asciiTheme="majorHAnsi" w:hAnsiTheme="majorHAnsi"/>
                <w:sz w:val="20"/>
                <w:szCs w:val="20"/>
              </w:rPr>
            </w:pPr>
            <w:r w:rsidRPr="00E06D75">
              <w:rPr>
                <w:rFonts w:asciiTheme="majorHAnsi" w:hAnsiTheme="majorHAnsi"/>
                <w:sz w:val="20"/>
                <w:szCs w:val="20"/>
              </w:rPr>
              <w:t>There are many events to fundraise for scholarships and charities/donations like Christmas sell. Also, there are events for other volunteer service like blood bank drive. Sometime, there are occasions that are mandatory to come such as education day or small parties for volunteer’s anniversaries and election for president and vice president for junior’s volunteer and adult’s volunteer.</w:t>
            </w:r>
          </w:p>
          <w:p w:rsidR="005B6E97" w:rsidRPr="00E06D75" w:rsidRDefault="00A861CF" w:rsidP="00A861CF">
            <w:pPr>
              <w:pStyle w:val="BodyText"/>
              <w:rPr>
                <w:rFonts w:asciiTheme="majorHAnsi" w:hAnsiTheme="majorHAnsi"/>
                <w:sz w:val="20"/>
                <w:szCs w:val="20"/>
              </w:rPr>
            </w:pPr>
            <w:r w:rsidRPr="00E06D75">
              <w:rPr>
                <w:rFonts w:asciiTheme="majorHAnsi" w:hAnsiTheme="majorHAnsi"/>
                <w:sz w:val="20"/>
                <w:szCs w:val="20"/>
              </w:rPr>
              <w:t xml:space="preserve">Volunteers must be germ free and wear the right uniform (if you are a junior’s volunteer or adult’s volunteer) along dress code regulations. They must have their badges to read names and to access pathways through skywalk. </w:t>
            </w:r>
            <w:r w:rsidR="00027DE7" w:rsidRPr="00E06D75">
              <w:rPr>
                <w:rFonts w:asciiTheme="majorHAnsi" w:hAnsiTheme="majorHAnsi"/>
                <w:sz w:val="20"/>
                <w:szCs w:val="20"/>
              </w:rPr>
              <w:t xml:space="preserve">Always wash your hands thoroughly to get rid of bacteria and hand sanitizer. Hospital regulated rules is to take blood test to check your hepatitis and </w:t>
            </w:r>
            <w:r w:rsidR="00274052" w:rsidRPr="00E06D75">
              <w:rPr>
                <w:rFonts w:asciiTheme="majorHAnsi" w:hAnsiTheme="majorHAnsi"/>
                <w:sz w:val="20"/>
                <w:szCs w:val="20"/>
              </w:rPr>
              <w:t>to be sure the individual’s blood does not have any symptoms.</w:t>
            </w:r>
          </w:p>
        </w:tc>
      </w:tr>
      <w:tr w:rsidR="00591E9C" w:rsidRPr="00E06D75">
        <w:tc>
          <w:tcPr>
            <w:tcW w:w="1607" w:type="dxa"/>
          </w:tcPr>
          <w:p w:rsidR="00591E9C" w:rsidRPr="00E06D75" w:rsidRDefault="00591E9C">
            <w:pPr>
              <w:pStyle w:val="ResumeHeading1"/>
              <w:framePr w:hSpace="0" w:wrap="auto" w:vAnchor="margin" w:hAnchor="text" w:xAlign="left" w:yAlign="inline"/>
              <w:suppressOverlap w:val="0"/>
              <w:rPr>
                <w:sz w:val="20"/>
                <w:szCs w:val="20"/>
              </w:rPr>
            </w:pPr>
          </w:p>
        </w:tc>
        <w:tc>
          <w:tcPr>
            <w:tcW w:w="7033" w:type="dxa"/>
          </w:tcPr>
          <w:p w:rsidR="00D75CF8" w:rsidRPr="00E06D75" w:rsidRDefault="00D75CF8" w:rsidP="00D75CF8">
            <w:pPr>
              <w:pStyle w:val="BodyText"/>
              <w:spacing w:after="60" w:line="240" w:lineRule="auto"/>
              <w:rPr>
                <w:sz w:val="20"/>
                <w:szCs w:val="20"/>
              </w:rPr>
            </w:pPr>
          </w:p>
        </w:tc>
      </w:tr>
      <w:tr w:rsidR="00591E9C" w:rsidRPr="00E06D75">
        <w:tc>
          <w:tcPr>
            <w:tcW w:w="1607" w:type="dxa"/>
          </w:tcPr>
          <w:p w:rsidR="00591E9C" w:rsidRPr="00E06D75" w:rsidRDefault="00B514F3">
            <w:pPr>
              <w:pStyle w:val="ResumeHeading1"/>
              <w:framePr w:hSpace="0" w:wrap="auto" w:vAnchor="margin" w:hAnchor="text" w:xAlign="left" w:yAlign="inline"/>
              <w:suppressOverlap w:val="0"/>
              <w:rPr>
                <w:sz w:val="20"/>
                <w:szCs w:val="20"/>
              </w:rPr>
            </w:pPr>
            <w:r w:rsidRPr="00E06D75">
              <w:rPr>
                <w:sz w:val="20"/>
                <w:szCs w:val="20"/>
              </w:rPr>
              <w:t>Interests</w:t>
            </w:r>
          </w:p>
        </w:tc>
        <w:tc>
          <w:tcPr>
            <w:tcW w:w="7033" w:type="dxa"/>
          </w:tcPr>
          <w:p w:rsidR="00591E9C" w:rsidRPr="00E06D75" w:rsidRDefault="00800086" w:rsidP="00D72834">
            <w:pPr>
              <w:pStyle w:val="BodyText"/>
              <w:rPr>
                <w:sz w:val="20"/>
                <w:szCs w:val="20"/>
              </w:rPr>
            </w:pPr>
            <w:r w:rsidRPr="00E06D75">
              <w:rPr>
                <w:sz w:val="20"/>
                <w:szCs w:val="20"/>
              </w:rPr>
              <w:t xml:space="preserve">I am interested in knowing what is happening in the body system such as digestion, heart rates, </w:t>
            </w:r>
            <w:r w:rsidR="00D72834" w:rsidRPr="00E06D75">
              <w:rPr>
                <w:sz w:val="20"/>
                <w:szCs w:val="20"/>
              </w:rPr>
              <w:t xml:space="preserve">nutrition, </w:t>
            </w:r>
            <w:r w:rsidRPr="00E06D75">
              <w:rPr>
                <w:sz w:val="20"/>
                <w:szCs w:val="20"/>
              </w:rPr>
              <w:t>and many more that is related to anatomy and physiology.</w:t>
            </w:r>
            <w:r w:rsidR="008C169B" w:rsidRPr="00E06D75">
              <w:rPr>
                <w:sz w:val="20"/>
                <w:szCs w:val="20"/>
              </w:rPr>
              <w:t xml:space="preserve"> I am also interested in knowing multiple diseases that </w:t>
            </w:r>
            <w:r w:rsidR="00D72834" w:rsidRPr="00E06D75">
              <w:rPr>
                <w:sz w:val="20"/>
                <w:szCs w:val="20"/>
              </w:rPr>
              <w:t>is</w:t>
            </w:r>
            <w:r w:rsidR="008C169B" w:rsidRPr="00E06D75">
              <w:rPr>
                <w:sz w:val="20"/>
                <w:szCs w:val="20"/>
              </w:rPr>
              <w:t xml:space="preserve"> contagious to the human body system.</w:t>
            </w:r>
            <w:r w:rsidRPr="00E06D75">
              <w:rPr>
                <w:sz w:val="20"/>
                <w:szCs w:val="20"/>
              </w:rPr>
              <w:t xml:space="preserve"> </w:t>
            </w:r>
            <w:r w:rsidR="00510C6C" w:rsidRPr="00E06D75">
              <w:rPr>
                <w:sz w:val="20"/>
                <w:szCs w:val="20"/>
              </w:rPr>
              <w:t xml:space="preserve">I volunteer at the hospital to gain experience and get the feeling in the hospital (e.g. pretending what it feels like to be a nurse in the hospital). </w:t>
            </w:r>
            <w:r w:rsidRPr="00E06D75">
              <w:rPr>
                <w:sz w:val="20"/>
                <w:szCs w:val="20"/>
              </w:rPr>
              <w:t>I like to help people that are in needs of assistant. I like to be active, keep my energy flowing, doing my best to be healthy, and to be optimistic. I like to socialize new peoples and make new friends/colleagues</w:t>
            </w:r>
            <w:r w:rsidR="00E62AB7" w:rsidRPr="00E06D75">
              <w:rPr>
                <w:sz w:val="20"/>
                <w:szCs w:val="20"/>
              </w:rPr>
              <w:t xml:space="preserve"> especially talk to others (e.g. patients and employees</w:t>
            </w:r>
            <w:r w:rsidR="00A861CF" w:rsidRPr="00E06D75">
              <w:rPr>
                <w:sz w:val="20"/>
                <w:szCs w:val="20"/>
              </w:rPr>
              <w:t>) in</w:t>
            </w:r>
            <w:r w:rsidR="00E62AB7" w:rsidRPr="00E06D75">
              <w:rPr>
                <w:sz w:val="20"/>
                <w:szCs w:val="20"/>
              </w:rPr>
              <w:t xml:space="preserve"> a positive attitude.</w:t>
            </w:r>
          </w:p>
        </w:tc>
      </w:tr>
      <w:tr w:rsidR="00591E9C" w:rsidRPr="00E06D75">
        <w:tc>
          <w:tcPr>
            <w:tcW w:w="1607" w:type="dxa"/>
          </w:tcPr>
          <w:p w:rsidR="00591E9C" w:rsidRPr="00E06D75" w:rsidRDefault="00B514F3">
            <w:pPr>
              <w:pStyle w:val="ResumeHeading1"/>
              <w:framePr w:hSpace="0" w:wrap="auto" w:vAnchor="margin" w:hAnchor="text" w:xAlign="left" w:yAlign="inline"/>
              <w:suppressOverlap w:val="0"/>
              <w:rPr>
                <w:sz w:val="20"/>
                <w:szCs w:val="20"/>
              </w:rPr>
            </w:pPr>
            <w:r w:rsidRPr="00E06D75">
              <w:rPr>
                <w:sz w:val="20"/>
                <w:szCs w:val="20"/>
              </w:rPr>
              <w:t>References</w:t>
            </w:r>
          </w:p>
        </w:tc>
        <w:tc>
          <w:tcPr>
            <w:tcW w:w="7033" w:type="dxa"/>
          </w:tcPr>
          <w:p w:rsidR="00591E9C" w:rsidRPr="00E06D75" w:rsidRDefault="00B514F3">
            <w:pPr>
              <w:pStyle w:val="BodyText"/>
              <w:rPr>
                <w:sz w:val="20"/>
                <w:szCs w:val="20"/>
              </w:rPr>
            </w:pPr>
            <w:r w:rsidRPr="00E06D75">
              <w:rPr>
                <w:sz w:val="20"/>
                <w:szCs w:val="20"/>
              </w:rPr>
              <w:t>References are available on request.</w:t>
            </w:r>
          </w:p>
        </w:tc>
      </w:tr>
    </w:tbl>
    <w:p w:rsidR="00591E9C" w:rsidRPr="00E06D75" w:rsidRDefault="00591E9C">
      <w:pPr>
        <w:pStyle w:val="BodyText"/>
        <w:rPr>
          <w:sz w:val="20"/>
          <w:szCs w:val="20"/>
        </w:rPr>
      </w:pPr>
    </w:p>
    <w:sectPr w:rsidR="00591E9C" w:rsidRPr="00E06D75" w:rsidSect="00591E9C">
      <w:footerReference w:type="default" r:id="rId9"/>
      <w:pgSz w:w="12240" w:h="15840"/>
      <w:pgMar w:top="720" w:right="1800" w:bottom="720" w:left="1800" w:header="965" w:footer="965"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5E2A" w:rsidRDefault="00915E2A">
      <w:r>
        <w:separator/>
      </w:r>
    </w:p>
    <w:p w:rsidR="00915E2A" w:rsidRDefault="00915E2A"/>
    <w:p w:rsidR="00915E2A" w:rsidRDefault="00915E2A"/>
    <w:p w:rsidR="00915E2A" w:rsidRDefault="00915E2A"/>
    <w:p w:rsidR="00915E2A" w:rsidRDefault="00915E2A"/>
    <w:p w:rsidR="00915E2A" w:rsidRDefault="00915E2A"/>
    <w:p w:rsidR="00915E2A" w:rsidRDefault="00915E2A"/>
    <w:p w:rsidR="00915E2A" w:rsidRDefault="00915E2A"/>
    <w:p w:rsidR="00915E2A" w:rsidRDefault="00915E2A"/>
    <w:p w:rsidR="00915E2A" w:rsidRDefault="00915E2A"/>
    <w:p w:rsidR="00915E2A" w:rsidRDefault="00915E2A"/>
    <w:p w:rsidR="00915E2A" w:rsidRDefault="00915E2A"/>
  </w:endnote>
  <w:endnote w:type="continuationSeparator" w:id="0">
    <w:p w:rsidR="00915E2A" w:rsidRDefault="00915E2A">
      <w:r>
        <w:continuationSeparator/>
      </w:r>
    </w:p>
    <w:p w:rsidR="00915E2A" w:rsidRDefault="00915E2A"/>
    <w:p w:rsidR="00915E2A" w:rsidRDefault="00915E2A"/>
    <w:p w:rsidR="00915E2A" w:rsidRDefault="00915E2A"/>
    <w:p w:rsidR="00915E2A" w:rsidRDefault="00915E2A"/>
    <w:p w:rsidR="00915E2A" w:rsidRDefault="00915E2A"/>
    <w:p w:rsidR="00915E2A" w:rsidRDefault="00915E2A"/>
    <w:p w:rsidR="00915E2A" w:rsidRDefault="00915E2A"/>
    <w:p w:rsidR="00915E2A" w:rsidRDefault="00915E2A"/>
    <w:p w:rsidR="00915E2A" w:rsidRDefault="00915E2A"/>
    <w:p w:rsidR="00915E2A" w:rsidRDefault="00915E2A"/>
    <w:p w:rsidR="00915E2A" w:rsidRDefault="00915E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pPr w:leftFromText="187" w:rightFromText="187" w:vertAnchor="page" w:horzAnchor="page" w:tblpXSpec="center" w:tblpY="14401"/>
      <w:tblOverlap w:val="never"/>
      <w:tblW w:w="8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72" w:type="dxa"/>
        <w:left w:w="29" w:type="dxa"/>
        <w:bottom w:w="72" w:type="dxa"/>
        <w:right w:w="115" w:type="dxa"/>
      </w:tblCellMar>
      <w:tblLook w:val="01E0" w:firstRow="1" w:lastRow="1" w:firstColumn="1" w:lastColumn="1" w:noHBand="0" w:noVBand="0"/>
    </w:tblPr>
    <w:tblGrid>
      <w:gridCol w:w="1613"/>
      <w:gridCol w:w="7027"/>
    </w:tblGrid>
    <w:tr w:rsidR="00591E9C">
      <w:tc>
        <w:tcPr>
          <w:tcW w:w="1613" w:type="dxa"/>
        </w:tcPr>
        <w:p w:rsidR="00591E9C" w:rsidRDefault="00591E9C"/>
      </w:tc>
      <w:tc>
        <w:tcPr>
          <w:tcW w:w="7027" w:type="dxa"/>
          <w:tcBorders>
            <w:top w:val="single" w:sz="4" w:space="0" w:color="7F7F7F" w:themeColor="background1" w:themeShade="7F"/>
          </w:tcBorders>
        </w:tcPr>
        <w:p w:rsidR="00591E9C" w:rsidRDefault="004B640C">
          <w:r>
            <w:rPr>
              <w:rFonts w:asciiTheme="majorHAnsi" w:hAnsiTheme="majorHAnsi"/>
              <w:color w:val="7F7F7F" w:themeColor="background1" w:themeShade="7F"/>
              <w:sz w:val="14"/>
              <w:szCs w:val="20"/>
            </w:rPr>
            <w:t>Lucy T Nguyen</w:t>
          </w:r>
        </w:p>
        <w:p w:rsidR="00591E9C" w:rsidRDefault="004B640C" w:rsidP="004B640C">
          <w:r>
            <w:rPr>
              <w:rFonts w:asciiTheme="majorHAnsi" w:hAnsiTheme="majorHAnsi"/>
              <w:color w:val="7F7F7F" w:themeColor="background1" w:themeShade="7F"/>
              <w:sz w:val="14"/>
              <w:szCs w:val="20"/>
            </w:rPr>
            <w:t>1803 Shadow Bend Dr., Houston, TX 77043</w:t>
          </w:r>
          <w:r w:rsidR="00B514F3">
            <w:t xml:space="preserve"> </w:t>
          </w:r>
          <w:r>
            <w:rPr>
              <w:rFonts w:asciiTheme="majorHAnsi" w:hAnsiTheme="majorHAnsi"/>
              <w:color w:val="7F7F7F" w:themeColor="background1" w:themeShade="7F"/>
              <w:sz w:val="14"/>
              <w:szCs w:val="20"/>
            </w:rPr>
            <w:t>(281)-781-9632</w:t>
          </w:r>
          <w:r w:rsidR="00B514F3">
            <w:t xml:space="preserve"> </w:t>
          </w:r>
          <w:r>
            <w:rPr>
              <w:rFonts w:asciiTheme="majorHAnsi" w:hAnsiTheme="majorHAnsi"/>
              <w:color w:val="7F7F7F" w:themeColor="background1" w:themeShade="7F"/>
              <w:sz w:val="14"/>
              <w:szCs w:val="20"/>
            </w:rPr>
            <w:t>lucy.nguyen68@yahoo.com</w:t>
          </w:r>
        </w:p>
      </w:tc>
    </w:tr>
  </w:tbl>
  <w:p w:rsidR="00591E9C" w:rsidRDefault="00591E9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5E2A" w:rsidRDefault="00915E2A">
      <w:r>
        <w:separator/>
      </w:r>
    </w:p>
    <w:p w:rsidR="00915E2A" w:rsidRDefault="00915E2A"/>
    <w:p w:rsidR="00915E2A" w:rsidRDefault="00915E2A"/>
    <w:p w:rsidR="00915E2A" w:rsidRDefault="00915E2A"/>
    <w:p w:rsidR="00915E2A" w:rsidRDefault="00915E2A"/>
    <w:p w:rsidR="00915E2A" w:rsidRDefault="00915E2A"/>
    <w:p w:rsidR="00915E2A" w:rsidRDefault="00915E2A"/>
    <w:p w:rsidR="00915E2A" w:rsidRDefault="00915E2A"/>
    <w:p w:rsidR="00915E2A" w:rsidRDefault="00915E2A"/>
    <w:p w:rsidR="00915E2A" w:rsidRDefault="00915E2A"/>
    <w:p w:rsidR="00915E2A" w:rsidRDefault="00915E2A"/>
    <w:p w:rsidR="00915E2A" w:rsidRDefault="00915E2A"/>
  </w:footnote>
  <w:footnote w:type="continuationSeparator" w:id="0">
    <w:p w:rsidR="00915E2A" w:rsidRDefault="00915E2A">
      <w:r>
        <w:continuationSeparator/>
      </w:r>
    </w:p>
    <w:p w:rsidR="00915E2A" w:rsidRDefault="00915E2A"/>
    <w:p w:rsidR="00915E2A" w:rsidRDefault="00915E2A"/>
    <w:p w:rsidR="00915E2A" w:rsidRDefault="00915E2A"/>
    <w:p w:rsidR="00915E2A" w:rsidRDefault="00915E2A"/>
    <w:p w:rsidR="00915E2A" w:rsidRDefault="00915E2A"/>
    <w:p w:rsidR="00915E2A" w:rsidRDefault="00915E2A"/>
    <w:p w:rsidR="00915E2A" w:rsidRDefault="00915E2A"/>
    <w:p w:rsidR="00915E2A" w:rsidRDefault="00915E2A"/>
    <w:p w:rsidR="00915E2A" w:rsidRDefault="00915E2A"/>
    <w:p w:rsidR="00915E2A" w:rsidRDefault="00915E2A"/>
    <w:p w:rsidR="00915E2A" w:rsidRDefault="00915E2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57CBE96"/>
    <w:lvl w:ilvl="0">
      <w:start w:val="1"/>
      <w:numFmt w:val="decimal"/>
      <w:lvlText w:val="%1."/>
      <w:lvlJc w:val="left"/>
      <w:pPr>
        <w:tabs>
          <w:tab w:val="num" w:pos="1800"/>
        </w:tabs>
        <w:ind w:left="1800" w:hanging="360"/>
      </w:pPr>
    </w:lvl>
  </w:abstractNum>
  <w:abstractNum w:abstractNumId="1">
    <w:nsid w:val="FFFFFF7D"/>
    <w:multiLevelType w:val="singleLevel"/>
    <w:tmpl w:val="9B32796E"/>
    <w:lvl w:ilvl="0">
      <w:start w:val="1"/>
      <w:numFmt w:val="decimal"/>
      <w:lvlText w:val="%1."/>
      <w:lvlJc w:val="left"/>
      <w:pPr>
        <w:tabs>
          <w:tab w:val="num" w:pos="1440"/>
        </w:tabs>
        <w:ind w:left="1440" w:hanging="360"/>
      </w:pPr>
    </w:lvl>
  </w:abstractNum>
  <w:abstractNum w:abstractNumId="2">
    <w:nsid w:val="FFFFFF7E"/>
    <w:multiLevelType w:val="singleLevel"/>
    <w:tmpl w:val="DBD2C9C2"/>
    <w:lvl w:ilvl="0">
      <w:start w:val="1"/>
      <w:numFmt w:val="decimal"/>
      <w:lvlText w:val="%1."/>
      <w:lvlJc w:val="left"/>
      <w:pPr>
        <w:tabs>
          <w:tab w:val="num" w:pos="1080"/>
        </w:tabs>
        <w:ind w:left="1080" w:hanging="360"/>
      </w:pPr>
    </w:lvl>
  </w:abstractNum>
  <w:abstractNum w:abstractNumId="3">
    <w:nsid w:val="FFFFFF7F"/>
    <w:multiLevelType w:val="singleLevel"/>
    <w:tmpl w:val="7FF68B0C"/>
    <w:lvl w:ilvl="0">
      <w:start w:val="1"/>
      <w:numFmt w:val="decimal"/>
      <w:lvlText w:val="%1."/>
      <w:lvlJc w:val="left"/>
      <w:pPr>
        <w:tabs>
          <w:tab w:val="num" w:pos="720"/>
        </w:tabs>
        <w:ind w:left="720" w:hanging="360"/>
      </w:pPr>
    </w:lvl>
  </w:abstractNum>
  <w:abstractNum w:abstractNumId="4">
    <w:nsid w:val="FFFFFF80"/>
    <w:multiLevelType w:val="singleLevel"/>
    <w:tmpl w:val="A71A0B4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870857E"/>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AA4E03D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DEC83904"/>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19986380"/>
    <w:lvl w:ilvl="0">
      <w:start w:val="1"/>
      <w:numFmt w:val="decimal"/>
      <w:lvlText w:val="%1."/>
      <w:lvlJc w:val="left"/>
      <w:pPr>
        <w:tabs>
          <w:tab w:val="num" w:pos="360"/>
        </w:tabs>
        <w:ind w:left="360" w:hanging="360"/>
      </w:pPr>
    </w:lvl>
  </w:abstractNum>
  <w:abstractNum w:abstractNumId="9">
    <w:nsid w:val="FFFFFF89"/>
    <w:multiLevelType w:val="singleLevel"/>
    <w:tmpl w:val="26AE676A"/>
    <w:lvl w:ilvl="0">
      <w:start w:val="1"/>
      <w:numFmt w:val="bullet"/>
      <w:lvlText w:val=""/>
      <w:lvlJc w:val="left"/>
      <w:pPr>
        <w:tabs>
          <w:tab w:val="num" w:pos="360"/>
        </w:tabs>
        <w:ind w:left="360" w:hanging="360"/>
      </w:pPr>
      <w:rPr>
        <w:rFonts w:ascii="Symbol" w:hAnsi="Symbol" w:hint="default"/>
      </w:rPr>
    </w:lvl>
  </w:abstractNum>
  <w:abstractNum w:abstractNumId="10">
    <w:nsid w:val="66B75600"/>
    <w:multiLevelType w:val="singleLevel"/>
    <w:tmpl w:val="14F68CC2"/>
    <w:lvl w:ilvl="0">
      <w:start w:val="1"/>
      <w:numFmt w:val="bullet"/>
      <w:pStyle w:val="BulletedList"/>
      <w:lvlText w:val=""/>
      <w:lvlJc w:val="left"/>
      <w:pPr>
        <w:ind w:left="605" w:hanging="360"/>
      </w:pPr>
      <w:rPr>
        <w:rFonts w:ascii="Symbol" w:hAnsi="Symbol" w:hint="default"/>
        <w:sz w:val="16"/>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doNotSnapToGridInCell/>
    <w:doNotWrapTextWithPunct/>
    <w:doNotUseEastAsianBreakRules/>
    <w:growAutofit/>
    <w:useFELayout/>
    <w:compatSetting w:name="compatibilityMode" w:uri="http://schemas.microsoft.com/office/word" w:val="12"/>
  </w:compat>
  <w:rsids>
    <w:rsidRoot w:val="0000526E"/>
    <w:rsid w:val="0000526E"/>
    <w:rsid w:val="00027DE7"/>
    <w:rsid w:val="00110121"/>
    <w:rsid w:val="001424AD"/>
    <w:rsid w:val="00181594"/>
    <w:rsid w:val="001B4230"/>
    <w:rsid w:val="001E2227"/>
    <w:rsid w:val="002472B1"/>
    <w:rsid w:val="00274052"/>
    <w:rsid w:val="004B640C"/>
    <w:rsid w:val="00510C6C"/>
    <w:rsid w:val="00545544"/>
    <w:rsid w:val="0054657E"/>
    <w:rsid w:val="00561ACD"/>
    <w:rsid w:val="00591E9C"/>
    <w:rsid w:val="005B6E97"/>
    <w:rsid w:val="0076522D"/>
    <w:rsid w:val="007A0824"/>
    <w:rsid w:val="00800086"/>
    <w:rsid w:val="00820C15"/>
    <w:rsid w:val="008C169B"/>
    <w:rsid w:val="00915E2A"/>
    <w:rsid w:val="0092318B"/>
    <w:rsid w:val="00934F7F"/>
    <w:rsid w:val="00A53DF3"/>
    <w:rsid w:val="00A861CF"/>
    <w:rsid w:val="00AD1414"/>
    <w:rsid w:val="00B514F3"/>
    <w:rsid w:val="00BC1D65"/>
    <w:rsid w:val="00C141EF"/>
    <w:rsid w:val="00CA0BAE"/>
    <w:rsid w:val="00CD389B"/>
    <w:rsid w:val="00D72834"/>
    <w:rsid w:val="00D75CF8"/>
    <w:rsid w:val="00DF46C6"/>
    <w:rsid w:val="00DF5348"/>
    <w:rsid w:val="00E06D75"/>
    <w:rsid w:val="00E62AB7"/>
    <w:rsid w:val="00F86969"/>
    <w:rsid w:val="00F943ED"/>
    <w:rsid w:val="00FB7015"/>
  </w:rsids>
  <m:mathPr>
    <m:mathFont m:val="Cambria Math"/>
    <m:brkBin m:val="before"/>
    <m:brkBinSub m:val="--"/>
    <m:smallFrac m:val="0"/>
    <m:dispDef/>
    <m:lMargin m:val="1440"/>
    <m:rMargin m:val="144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HAns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semiHidden="0" w:uiPriority="1" w:unhideWhenUsed="0"/>
    <w:lsdException w:name="heading 3" w:semiHidden="0" w:uiPriority="1" w:unhideWhenUsed="0"/>
    <w:lsdException w:name="heading 4" w:uiPriority="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header" w:uiPriority="0"/>
    <w:lsdException w:name="footer" w:uiPriority="0"/>
    <w:lsdException w:name="Title" w:uiPriority="4" w:qFormat="1"/>
    <w:lsdException w:name="Default Paragraph Font" w:uiPriority="0"/>
    <w:lsdException w:name="Body Text" w:uiPriority="0" w:qFormat="1"/>
    <w:lsdException w:name="Subtitle" w:uiPriority="5" w:qFormat="1"/>
    <w:lsdException w:name="Date" w:uiPriority="0"/>
    <w:lsdException w:name="Body Text 2" w:uiPriority="0"/>
    <w:lsdException w:name="Block Text" w:uiPriority="3" w:qFormat="1"/>
    <w:lsdException w:name="Strong" w:uiPriority="2" w:qFormat="1"/>
    <w:lsdException w:name="Emphasis" w:uiPriority="2" w:qFormat="1"/>
    <w:lsdException w:name="HTML Top of Form" w:uiPriority="0"/>
    <w:lsdException w:name="HTML Bottom of Form" w:uiPriority="0"/>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semiHidden="0" w:uiPriority="0" w:unhideWhenUsed="0"/>
    <w:lsdException w:name="Table Theme" w:uiPriority="0"/>
    <w:lsdException w:name="Revision" w:uiPriority="0" w:unhideWhenUsed="0"/>
    <w:lsdException w:name="List Paragraph" w:semiHidden="0" w:uiPriority="29" w:unhideWhenUsed="0" w:qFormat="1"/>
    <w:lsdException w:name="Quote" w:semiHidden="0" w:uiPriority="2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591E9C"/>
    <w:pPr>
      <w:spacing w:after="0" w:line="288" w:lineRule="auto"/>
    </w:pPr>
    <w:rPr>
      <w:rFonts w:ascii="Century Gothic" w:hAnsi="Century Gothic"/>
      <w:sz w:val="16"/>
      <w:szCs w:val="24"/>
    </w:rPr>
  </w:style>
  <w:style w:type="paragraph" w:styleId="Heading1">
    <w:name w:val="heading 1"/>
    <w:basedOn w:val="Normal"/>
    <w:next w:val="Normal"/>
    <w:link w:val="Heading1Char"/>
    <w:semiHidden/>
    <w:unhideWhenUsed/>
    <w:rsid w:val="00591E9C"/>
    <w:pPr>
      <w:spacing w:before="240"/>
      <w:outlineLvl w:val="0"/>
    </w:pPr>
    <w:rPr>
      <w:rFonts w:asciiTheme="majorHAnsi" w:eastAsia="Times New Roman" w:hAnsiTheme="majorHAnsi" w:cs="Times New Roman"/>
      <w:b/>
      <w:szCs w:val="22"/>
    </w:rPr>
  </w:style>
  <w:style w:type="paragraph" w:styleId="Heading2">
    <w:name w:val="heading 2"/>
    <w:basedOn w:val="Normal"/>
    <w:next w:val="Normal"/>
    <w:link w:val="Heading2Char"/>
    <w:uiPriority w:val="1"/>
    <w:semiHidden/>
    <w:unhideWhenUsed/>
    <w:rsid w:val="00591E9C"/>
    <w:pPr>
      <w:keepNext/>
      <w:keepLines/>
      <w:spacing w:before="40" w:after="40"/>
      <w:outlineLvl w:val="1"/>
    </w:pPr>
    <w:rPr>
      <w:rFonts w:asciiTheme="majorHAnsi" w:eastAsiaTheme="majorEastAsia" w:hAnsiTheme="majorHAnsi" w:cstheme="majorBidi"/>
      <w:kern w:val="32"/>
      <w:szCs w:val="32"/>
    </w:rPr>
  </w:style>
  <w:style w:type="paragraph" w:styleId="Heading3">
    <w:name w:val="heading 3"/>
    <w:basedOn w:val="Normal"/>
    <w:next w:val="Normal"/>
    <w:link w:val="Heading3Char"/>
    <w:uiPriority w:val="1"/>
    <w:unhideWhenUsed/>
    <w:rsid w:val="00591E9C"/>
    <w:pPr>
      <w:keepNext/>
      <w:keepLines/>
      <w:outlineLvl w:val="2"/>
    </w:pPr>
    <w:rPr>
      <w:rFonts w:asciiTheme="majorHAnsi" w:eastAsiaTheme="majorEastAsia" w:hAnsiTheme="majorHAnsi" w:cstheme="majorHAnsi"/>
      <w:b/>
      <w:color w:val="000000" w:themeColor="text1"/>
      <w:szCs w:val="28"/>
    </w:rPr>
  </w:style>
  <w:style w:type="paragraph" w:styleId="Heading4">
    <w:name w:val="heading 4"/>
    <w:basedOn w:val="Normal"/>
    <w:next w:val="Normal"/>
    <w:link w:val="Heading4Char"/>
    <w:uiPriority w:val="1"/>
    <w:semiHidden/>
    <w:unhideWhenUsed/>
    <w:rsid w:val="00591E9C"/>
    <w:pPr>
      <w:jc w:val="both"/>
      <w:outlineLvl w:val="3"/>
    </w:pPr>
    <w:rPr>
      <w:rFonts w:asciiTheme="majorHAnsi" w:eastAsia="Times New Roman" w:hAnsiTheme="majorHAnsi" w:cs="Times New Roma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semiHidden/>
    <w:rsid w:val="00591E9C"/>
    <w:rPr>
      <w:rFonts w:asciiTheme="majorHAnsi" w:eastAsia="Times New Roman" w:hAnsiTheme="majorHAnsi" w:cs="Times New Roman"/>
      <w:b/>
      <w:sz w:val="16"/>
    </w:rPr>
  </w:style>
  <w:style w:type="paragraph" w:styleId="BodyText">
    <w:name w:val="Body Text"/>
    <w:basedOn w:val="Normal"/>
    <w:link w:val="BodyTextChar"/>
    <w:unhideWhenUsed/>
    <w:qFormat/>
    <w:rsid w:val="00591E9C"/>
    <w:pPr>
      <w:spacing w:after="120"/>
    </w:pPr>
    <w:rPr>
      <w:rFonts w:asciiTheme="minorHAnsi" w:hAnsiTheme="minorHAnsi"/>
    </w:rPr>
  </w:style>
  <w:style w:type="character" w:customStyle="1" w:styleId="BodyTextChar">
    <w:name w:val="Body Text Char"/>
    <w:basedOn w:val="DefaultParagraphFont"/>
    <w:link w:val="BodyText"/>
    <w:rsid w:val="00591E9C"/>
    <w:rPr>
      <w:sz w:val="16"/>
      <w:szCs w:val="24"/>
    </w:rPr>
  </w:style>
  <w:style w:type="paragraph" w:customStyle="1" w:styleId="BulletedList">
    <w:name w:val="Bulleted List"/>
    <w:basedOn w:val="BodyText"/>
    <w:semiHidden/>
    <w:unhideWhenUsed/>
    <w:qFormat/>
    <w:rsid w:val="00591E9C"/>
    <w:pPr>
      <w:numPr>
        <w:numId w:val="1"/>
      </w:numPr>
      <w:spacing w:after="80"/>
      <w:ind w:left="288" w:hanging="288"/>
    </w:pPr>
  </w:style>
  <w:style w:type="table" w:styleId="TableGrid">
    <w:name w:val="Table Grid"/>
    <w:basedOn w:val="TableNormal"/>
    <w:rsid w:val="00591E9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ourName">
    <w:name w:val="Your Name"/>
    <w:basedOn w:val="Normal"/>
    <w:qFormat/>
    <w:rsid w:val="00591E9C"/>
    <w:rPr>
      <w:rFonts w:asciiTheme="majorHAnsi" w:eastAsia="Times New Roman" w:hAnsiTheme="majorHAnsi" w:cs="Times New Roman"/>
      <w:b/>
      <w:bCs/>
      <w:sz w:val="20"/>
      <w:szCs w:val="20"/>
    </w:rPr>
  </w:style>
  <w:style w:type="character" w:customStyle="1" w:styleId="Heading3Char">
    <w:name w:val="Heading 3 Char"/>
    <w:basedOn w:val="DefaultParagraphFont"/>
    <w:link w:val="Heading3"/>
    <w:uiPriority w:val="1"/>
    <w:rsid w:val="00591E9C"/>
    <w:rPr>
      <w:rFonts w:asciiTheme="majorHAnsi" w:eastAsiaTheme="majorEastAsia" w:hAnsiTheme="majorHAnsi" w:cstheme="majorHAnsi"/>
      <w:b/>
      <w:color w:val="000000" w:themeColor="text1"/>
      <w:sz w:val="16"/>
      <w:szCs w:val="28"/>
    </w:rPr>
  </w:style>
  <w:style w:type="character" w:customStyle="1" w:styleId="Heading2Char">
    <w:name w:val="Heading 2 Char"/>
    <w:basedOn w:val="DefaultParagraphFont"/>
    <w:link w:val="Heading2"/>
    <w:uiPriority w:val="1"/>
    <w:semiHidden/>
    <w:rsid w:val="00591E9C"/>
    <w:rPr>
      <w:rFonts w:asciiTheme="majorHAnsi" w:eastAsiaTheme="majorEastAsia" w:hAnsiTheme="majorHAnsi" w:cstheme="majorBidi"/>
      <w:kern w:val="32"/>
      <w:sz w:val="16"/>
      <w:szCs w:val="32"/>
    </w:rPr>
  </w:style>
  <w:style w:type="character" w:customStyle="1" w:styleId="Heading4Char">
    <w:name w:val="Heading 4 Char"/>
    <w:basedOn w:val="DefaultParagraphFont"/>
    <w:link w:val="Heading4"/>
    <w:uiPriority w:val="1"/>
    <w:semiHidden/>
    <w:rsid w:val="00591E9C"/>
    <w:rPr>
      <w:rFonts w:asciiTheme="majorHAnsi" w:eastAsia="Times New Roman" w:hAnsiTheme="majorHAnsi" w:cs="Times New Roman"/>
      <w:b/>
      <w:sz w:val="16"/>
      <w:szCs w:val="20"/>
    </w:rPr>
  </w:style>
  <w:style w:type="paragraph" w:customStyle="1" w:styleId="ContactInformation">
    <w:name w:val="Contact Information"/>
    <w:basedOn w:val="Heading2"/>
    <w:qFormat/>
    <w:rsid w:val="00591E9C"/>
    <w:rPr>
      <w:rFonts w:asciiTheme="minorHAnsi" w:hAnsiTheme="minorHAnsi"/>
    </w:rPr>
  </w:style>
  <w:style w:type="paragraph" w:customStyle="1" w:styleId="ResumeHeading1">
    <w:name w:val="Resume Heading 1"/>
    <w:basedOn w:val="Heading3"/>
    <w:qFormat/>
    <w:rsid w:val="00591E9C"/>
    <w:pPr>
      <w:framePr w:hSpace="187" w:wrap="around" w:vAnchor="text" w:hAnchor="page" w:xAlign="center" w:y="1"/>
      <w:suppressOverlap/>
    </w:pPr>
  </w:style>
  <w:style w:type="paragraph" w:customStyle="1" w:styleId="JobTitle">
    <w:name w:val="Job Title"/>
    <w:basedOn w:val="Heading4"/>
    <w:qFormat/>
    <w:rsid w:val="00591E9C"/>
    <w:pPr>
      <w:framePr w:hSpace="187" w:wrap="around" w:vAnchor="text" w:hAnchor="page" w:xAlign="center" w:y="1"/>
      <w:suppressOverlap/>
    </w:pPr>
  </w:style>
  <w:style w:type="paragraph" w:customStyle="1" w:styleId="Dates">
    <w:name w:val="Dates"/>
    <w:basedOn w:val="Normal"/>
    <w:qFormat/>
    <w:rsid w:val="00591E9C"/>
    <w:pPr>
      <w:spacing w:after="120"/>
    </w:pPr>
    <w:rPr>
      <w:rFonts w:asciiTheme="minorHAnsi" w:eastAsia="Times New Roman" w:hAnsiTheme="minorHAnsi" w:cs="Times New Roman"/>
      <w:i/>
      <w:szCs w:val="20"/>
    </w:rPr>
  </w:style>
  <w:style w:type="paragraph" w:styleId="BalloonText">
    <w:name w:val="Balloon Text"/>
    <w:basedOn w:val="Normal"/>
    <w:link w:val="BalloonTextChar"/>
    <w:uiPriority w:val="99"/>
    <w:semiHidden/>
    <w:unhideWhenUsed/>
    <w:rsid w:val="00591E9C"/>
    <w:pPr>
      <w:spacing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591E9C"/>
    <w:rPr>
      <w:rFonts w:ascii="Tahoma" w:hAnsi="Tahoma" w:cs="Tahoma"/>
      <w:sz w:val="16"/>
      <w:szCs w:val="16"/>
    </w:rPr>
  </w:style>
  <w:style w:type="paragraph" w:styleId="Header">
    <w:name w:val="header"/>
    <w:basedOn w:val="Normal"/>
    <w:link w:val="HeaderChar"/>
    <w:unhideWhenUsed/>
    <w:rsid w:val="004B640C"/>
    <w:pPr>
      <w:tabs>
        <w:tab w:val="center" w:pos="4680"/>
        <w:tab w:val="right" w:pos="9360"/>
      </w:tabs>
      <w:spacing w:line="240" w:lineRule="auto"/>
    </w:pPr>
  </w:style>
  <w:style w:type="character" w:customStyle="1" w:styleId="HeaderChar">
    <w:name w:val="Header Char"/>
    <w:basedOn w:val="DefaultParagraphFont"/>
    <w:link w:val="Header"/>
    <w:rsid w:val="004B640C"/>
    <w:rPr>
      <w:rFonts w:ascii="Century Gothic" w:hAnsi="Century Gothic"/>
      <w:sz w:val="16"/>
      <w:szCs w:val="24"/>
    </w:rPr>
  </w:style>
  <w:style w:type="paragraph" w:styleId="Footer">
    <w:name w:val="footer"/>
    <w:basedOn w:val="Normal"/>
    <w:link w:val="FooterChar"/>
    <w:unhideWhenUsed/>
    <w:rsid w:val="004B640C"/>
    <w:pPr>
      <w:tabs>
        <w:tab w:val="center" w:pos="4680"/>
        <w:tab w:val="right" w:pos="9360"/>
      </w:tabs>
      <w:spacing w:line="240" w:lineRule="auto"/>
    </w:pPr>
  </w:style>
  <w:style w:type="character" w:customStyle="1" w:styleId="FooterChar">
    <w:name w:val="Footer Char"/>
    <w:basedOn w:val="DefaultParagraphFont"/>
    <w:link w:val="Footer"/>
    <w:rsid w:val="004B640C"/>
    <w:rPr>
      <w:rFonts w:ascii="Century Gothic" w:hAnsi="Century Gothic"/>
      <w:sz w:val="16"/>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ien\AppData\Roaming\Microsoft\Templates\Resume1.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49384B1E0644C28A6DEFF93CF9B4DC3"/>
        <w:category>
          <w:name w:val="General"/>
          <w:gallery w:val="placeholder"/>
        </w:category>
        <w:types>
          <w:type w:val="bbPlcHdr"/>
        </w:types>
        <w:behaviors>
          <w:behavior w:val="content"/>
        </w:behaviors>
        <w:guid w:val="{05EF10B5-26B3-4F43-B641-92BD8BA05502}"/>
      </w:docPartPr>
      <w:docPartBody>
        <w:p w:rsidR="000A1D76" w:rsidRDefault="0048250D">
          <w:pPr>
            <w:pStyle w:val="749384B1E0644C28A6DEFF93CF9B4DC3"/>
          </w:pPr>
          <w:r>
            <w:t>[Your Name]</w:t>
          </w:r>
        </w:p>
      </w:docPartBody>
    </w:docPart>
    <w:docPart>
      <w:docPartPr>
        <w:name w:val="FA1657A0C7B54A4A84AB9C31C19361DF"/>
        <w:category>
          <w:name w:val="General"/>
          <w:gallery w:val="placeholder"/>
        </w:category>
        <w:types>
          <w:type w:val="bbPlcHdr"/>
        </w:types>
        <w:behaviors>
          <w:behavior w:val="content"/>
        </w:behaviors>
        <w:guid w:val="{86221854-CF13-4530-92E9-6E8F1B4BCD3A}"/>
      </w:docPartPr>
      <w:docPartBody>
        <w:p w:rsidR="000A1D76" w:rsidRDefault="0048250D">
          <w:pPr>
            <w:pStyle w:val="FA1657A0C7B54A4A84AB9C31C19361DF"/>
          </w:pPr>
          <w:r>
            <w:rPr>
              <w:rStyle w:val="PlaceholderText"/>
            </w:rPr>
            <w:t>[Start date]</w:t>
          </w:r>
        </w:p>
      </w:docPartBody>
    </w:docPart>
    <w:docPart>
      <w:docPartPr>
        <w:name w:val="ACC333D7101A42E993BE9C0B91E3817E"/>
        <w:category>
          <w:name w:val="General"/>
          <w:gallery w:val="placeholder"/>
        </w:category>
        <w:types>
          <w:type w:val="bbPlcHdr"/>
        </w:types>
        <w:behaviors>
          <w:behavior w:val="content"/>
        </w:behaviors>
        <w:guid w:val="{46FFC671-842D-4DF9-B88A-61A122F02CEA}"/>
      </w:docPartPr>
      <w:docPartBody>
        <w:p w:rsidR="000A1D76" w:rsidRDefault="0048250D">
          <w:pPr>
            <w:pStyle w:val="ACC333D7101A42E993BE9C0B91E3817E"/>
          </w:pPr>
          <w:r>
            <w:rPr>
              <w:rStyle w:val="PlaceholderText"/>
            </w:rPr>
            <w:t>[End date]</w:t>
          </w:r>
        </w:p>
      </w:docPartBody>
    </w:docPart>
    <w:docPart>
      <w:docPartPr>
        <w:name w:val="681E635FC0BA47B787CAD20276E22021"/>
        <w:category>
          <w:name w:val="General"/>
          <w:gallery w:val="placeholder"/>
        </w:category>
        <w:types>
          <w:type w:val="bbPlcHdr"/>
        </w:types>
        <w:behaviors>
          <w:behavior w:val="content"/>
        </w:behaviors>
        <w:guid w:val="{DF39195B-75D0-474D-8B61-5B72E9340F68}"/>
      </w:docPartPr>
      <w:docPartBody>
        <w:p w:rsidR="000A1D76" w:rsidRDefault="0048250D">
          <w:pPr>
            <w:pStyle w:val="681E635FC0BA47B787CAD20276E22021"/>
          </w:pPr>
          <w:r>
            <w:rPr>
              <w:rStyle w:val="PlaceholderText"/>
            </w:rPr>
            <w:t>[Start date]</w:t>
          </w:r>
        </w:p>
      </w:docPartBody>
    </w:docPart>
    <w:docPart>
      <w:docPartPr>
        <w:name w:val="E65D9B343DF345E1BC8798DBCC673711"/>
        <w:category>
          <w:name w:val="General"/>
          <w:gallery w:val="placeholder"/>
        </w:category>
        <w:types>
          <w:type w:val="bbPlcHdr"/>
        </w:types>
        <w:behaviors>
          <w:behavior w:val="content"/>
        </w:behaviors>
        <w:guid w:val="{4BE47657-EC6D-4700-B76F-A00B62B92692}"/>
      </w:docPartPr>
      <w:docPartBody>
        <w:p w:rsidR="000A1D76" w:rsidRDefault="0048250D">
          <w:pPr>
            <w:pStyle w:val="E65D9B343DF345E1BC8798DBCC673711"/>
          </w:pPr>
          <w:r>
            <w:rPr>
              <w:rStyle w:val="PlaceholderText"/>
            </w:rPr>
            <w:t>[End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50D"/>
    <w:rsid w:val="000A1D76"/>
    <w:rsid w:val="00295402"/>
    <w:rsid w:val="0048250D"/>
    <w:rsid w:val="006F051C"/>
    <w:rsid w:val="00A84E3B"/>
    <w:rsid w:val="00EF7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49384B1E0644C28A6DEFF93CF9B4DC3">
    <w:name w:val="749384B1E0644C28A6DEFF93CF9B4DC3"/>
  </w:style>
  <w:style w:type="paragraph" w:customStyle="1" w:styleId="E67C3BC152DF43E3A48D834A78DA33DD">
    <w:name w:val="E67C3BC152DF43E3A48D834A78DA33DD"/>
  </w:style>
  <w:style w:type="paragraph" w:customStyle="1" w:styleId="FB7F3843B927403C8B452CDF6DCFB044">
    <w:name w:val="FB7F3843B927403C8B452CDF6DCFB044"/>
  </w:style>
  <w:style w:type="paragraph" w:customStyle="1" w:styleId="4C6B975E556044ECA7E5E54F0E497A41">
    <w:name w:val="4C6B975E556044ECA7E5E54F0E497A41"/>
  </w:style>
  <w:style w:type="paragraph" w:customStyle="1" w:styleId="09660430FAE743F0AFC1A42A6B8F3528">
    <w:name w:val="09660430FAE743F0AFC1A42A6B8F3528"/>
  </w:style>
  <w:style w:type="paragraph" w:customStyle="1" w:styleId="771F6EA18A44447ABA152B398195BAD7">
    <w:name w:val="771F6EA18A44447ABA152B398195BAD7"/>
  </w:style>
  <w:style w:type="paragraph" w:customStyle="1" w:styleId="48C91D075528454FB0B0E0D4CE910C50">
    <w:name w:val="48C91D075528454FB0B0E0D4CE910C50"/>
  </w:style>
  <w:style w:type="paragraph" w:customStyle="1" w:styleId="EB2D6215F4A04AE29E6A00E6484656CF">
    <w:name w:val="EB2D6215F4A04AE29E6A00E6484656CF"/>
  </w:style>
  <w:style w:type="character" w:styleId="PlaceholderText">
    <w:name w:val="Placeholder Text"/>
    <w:basedOn w:val="DefaultParagraphFont"/>
    <w:uiPriority w:val="99"/>
    <w:unhideWhenUsed/>
    <w:rPr>
      <w:color w:val="808080"/>
    </w:rPr>
  </w:style>
  <w:style w:type="paragraph" w:customStyle="1" w:styleId="FA1657A0C7B54A4A84AB9C31C19361DF">
    <w:name w:val="FA1657A0C7B54A4A84AB9C31C19361DF"/>
  </w:style>
  <w:style w:type="paragraph" w:customStyle="1" w:styleId="ACC333D7101A42E993BE9C0B91E3817E">
    <w:name w:val="ACC333D7101A42E993BE9C0B91E3817E"/>
  </w:style>
  <w:style w:type="paragraph" w:customStyle="1" w:styleId="D0C52DF0AFE64BA699F43776BCFD3014">
    <w:name w:val="D0C52DF0AFE64BA699F43776BCFD3014"/>
  </w:style>
  <w:style w:type="paragraph" w:customStyle="1" w:styleId="8F603F71BB8A474ABB72D1D48DD5FC82">
    <w:name w:val="8F603F71BB8A474ABB72D1D48DD5FC82"/>
  </w:style>
  <w:style w:type="paragraph" w:customStyle="1" w:styleId="4E42617C65CB4880A0DAF116E5FCBC06">
    <w:name w:val="4E42617C65CB4880A0DAF116E5FCBC06"/>
  </w:style>
  <w:style w:type="paragraph" w:customStyle="1" w:styleId="E5FF9DF569B2445D9D07015B3625783D">
    <w:name w:val="E5FF9DF569B2445D9D07015B3625783D"/>
  </w:style>
  <w:style w:type="paragraph" w:customStyle="1" w:styleId="380A8ED47DCC4DE89F461A633DACCCC1">
    <w:name w:val="380A8ED47DCC4DE89F461A633DACCCC1"/>
  </w:style>
  <w:style w:type="paragraph" w:customStyle="1" w:styleId="1CF500CD6E454ABBAA1C72FA75C48939">
    <w:name w:val="1CF500CD6E454ABBAA1C72FA75C48939"/>
  </w:style>
  <w:style w:type="paragraph" w:customStyle="1" w:styleId="681E635FC0BA47B787CAD20276E22021">
    <w:name w:val="681E635FC0BA47B787CAD20276E22021"/>
  </w:style>
  <w:style w:type="paragraph" w:customStyle="1" w:styleId="E65D9B343DF345E1BC8798DBCC673711">
    <w:name w:val="E65D9B343DF345E1BC8798DBCC673711"/>
  </w:style>
  <w:style w:type="paragraph" w:customStyle="1" w:styleId="810D959C092F473BA6D82AD4FE2438A2">
    <w:name w:val="810D959C092F473BA6D82AD4FE2438A2"/>
  </w:style>
  <w:style w:type="paragraph" w:customStyle="1" w:styleId="0DAF18115C83486FA2564D0CBFCC8748">
    <w:name w:val="0DAF18115C83486FA2564D0CBFCC8748"/>
  </w:style>
  <w:style w:type="paragraph" w:customStyle="1" w:styleId="FED82BB1B66E478EBF33733E79C5A894">
    <w:name w:val="FED82BB1B66E478EBF33733E79C5A894"/>
  </w:style>
  <w:style w:type="paragraph" w:customStyle="1" w:styleId="FBA2655946FF42F89029C3E956096D19">
    <w:name w:val="FBA2655946FF42F89029C3E956096D19"/>
  </w:style>
  <w:style w:type="paragraph" w:customStyle="1" w:styleId="03247605FE1245FCB940E7EDCFD307B3">
    <w:name w:val="03247605FE1245FCB940E7EDCFD307B3"/>
  </w:style>
  <w:style w:type="paragraph" w:customStyle="1" w:styleId="F076B7851F55474F863E7D6362A99C09">
    <w:name w:val="F076B7851F55474F863E7D6362A99C09"/>
  </w:style>
  <w:style w:type="paragraph" w:customStyle="1" w:styleId="8B89C8570E194C73A82B85E80726C53D">
    <w:name w:val="8B89C8570E194C73A82B85E80726C53D"/>
  </w:style>
  <w:style w:type="paragraph" w:customStyle="1" w:styleId="45EE755AEFD543ABBF36F038A4B2E65E">
    <w:name w:val="45EE755AEFD543ABBF36F038A4B2E65E"/>
  </w:style>
  <w:style w:type="paragraph" w:customStyle="1" w:styleId="468A8E4CDE0C4D919D354053AE1A1D7B">
    <w:name w:val="468A8E4CDE0C4D919D354053AE1A1D7B"/>
  </w:style>
  <w:style w:type="paragraph" w:customStyle="1" w:styleId="46E97C676E414B8C91D67731CCB70968">
    <w:name w:val="46E97C676E414B8C91D67731CCB70968"/>
  </w:style>
  <w:style w:type="paragraph" w:customStyle="1" w:styleId="AE51A73B851748A285FF52BC70D0E670">
    <w:name w:val="AE51A73B851748A285FF52BC70D0E670"/>
  </w:style>
  <w:style w:type="paragraph" w:customStyle="1" w:styleId="109F65BFC6B74779A24BD30B9B19941B">
    <w:name w:val="109F65BFC6B74779A24BD30B9B19941B"/>
  </w:style>
  <w:style w:type="paragraph" w:customStyle="1" w:styleId="D9D522CFA8024BACADD359DB8DC3EC7A">
    <w:name w:val="D9D522CFA8024BACADD359DB8DC3EC7A"/>
  </w:style>
  <w:style w:type="paragraph" w:customStyle="1" w:styleId="2FACB6D01AE24A9985AD7215FD7987E8">
    <w:name w:val="2FACB6D01AE24A9985AD7215FD7987E8"/>
  </w:style>
  <w:style w:type="paragraph" w:customStyle="1" w:styleId="895C915715C24AF8A0B725193E5F319A">
    <w:name w:val="895C915715C24AF8A0B725193E5F319A"/>
  </w:style>
  <w:style w:type="paragraph" w:customStyle="1" w:styleId="396B8ECFAA014EE69F5FDBD136E34B49">
    <w:name w:val="396B8ECFAA014EE69F5FDBD136E34B49"/>
  </w:style>
  <w:style w:type="paragraph" w:customStyle="1" w:styleId="01E6E00336814CE5B243DA8543FBDAB5">
    <w:name w:val="01E6E00336814CE5B243DA8543FBDAB5"/>
  </w:style>
  <w:style w:type="paragraph" w:customStyle="1" w:styleId="8D9CA89C388B48C0A4CD00966BB67F6C">
    <w:name w:val="8D9CA89C388B48C0A4CD00966BB67F6C"/>
  </w:style>
  <w:style w:type="paragraph" w:customStyle="1" w:styleId="EAF577F09F514EB78D5AF51274CDF882">
    <w:name w:val="EAF577F09F514EB78D5AF51274CDF882"/>
  </w:style>
  <w:style w:type="paragraph" w:customStyle="1" w:styleId="C03FD04EC08046749A6DC0FF13CA8124">
    <w:name w:val="C03FD04EC08046749A6DC0FF13CA8124"/>
  </w:style>
  <w:style w:type="paragraph" w:customStyle="1" w:styleId="F625D91A554C49DEB69981729ABB6E53">
    <w:name w:val="F625D91A554C49DEB69981729ABB6E53"/>
  </w:style>
  <w:style w:type="paragraph" w:customStyle="1" w:styleId="34BA7D2ED0064752A95091DB7B0A4C1F">
    <w:name w:val="34BA7D2ED0064752A95091DB7B0A4C1F"/>
  </w:style>
  <w:style w:type="paragraph" w:customStyle="1" w:styleId="25C5E630E3FF43B2A29C248ED7524F7C">
    <w:name w:val="25C5E630E3FF43B2A29C248ED7524F7C"/>
  </w:style>
  <w:style w:type="paragraph" w:customStyle="1" w:styleId="96D864D543AC4F7A89DA633851F32E97">
    <w:name w:val="96D864D543AC4F7A89DA633851F32E97"/>
  </w:style>
  <w:style w:type="paragraph" w:customStyle="1" w:styleId="30C80C57F35E45D8A7C7BE4F3E6EB49E">
    <w:name w:val="30C80C57F35E45D8A7C7BE4F3E6EB49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49384B1E0644C28A6DEFF93CF9B4DC3">
    <w:name w:val="749384B1E0644C28A6DEFF93CF9B4DC3"/>
  </w:style>
  <w:style w:type="paragraph" w:customStyle="1" w:styleId="E67C3BC152DF43E3A48D834A78DA33DD">
    <w:name w:val="E67C3BC152DF43E3A48D834A78DA33DD"/>
  </w:style>
  <w:style w:type="paragraph" w:customStyle="1" w:styleId="FB7F3843B927403C8B452CDF6DCFB044">
    <w:name w:val="FB7F3843B927403C8B452CDF6DCFB044"/>
  </w:style>
  <w:style w:type="paragraph" w:customStyle="1" w:styleId="4C6B975E556044ECA7E5E54F0E497A41">
    <w:name w:val="4C6B975E556044ECA7E5E54F0E497A41"/>
  </w:style>
  <w:style w:type="paragraph" w:customStyle="1" w:styleId="09660430FAE743F0AFC1A42A6B8F3528">
    <w:name w:val="09660430FAE743F0AFC1A42A6B8F3528"/>
  </w:style>
  <w:style w:type="paragraph" w:customStyle="1" w:styleId="771F6EA18A44447ABA152B398195BAD7">
    <w:name w:val="771F6EA18A44447ABA152B398195BAD7"/>
  </w:style>
  <w:style w:type="paragraph" w:customStyle="1" w:styleId="48C91D075528454FB0B0E0D4CE910C50">
    <w:name w:val="48C91D075528454FB0B0E0D4CE910C50"/>
  </w:style>
  <w:style w:type="paragraph" w:customStyle="1" w:styleId="EB2D6215F4A04AE29E6A00E6484656CF">
    <w:name w:val="EB2D6215F4A04AE29E6A00E6484656CF"/>
  </w:style>
  <w:style w:type="character" w:styleId="PlaceholderText">
    <w:name w:val="Placeholder Text"/>
    <w:basedOn w:val="DefaultParagraphFont"/>
    <w:uiPriority w:val="99"/>
    <w:unhideWhenUsed/>
    <w:rPr>
      <w:color w:val="808080"/>
    </w:rPr>
  </w:style>
  <w:style w:type="paragraph" w:customStyle="1" w:styleId="FA1657A0C7B54A4A84AB9C31C19361DF">
    <w:name w:val="FA1657A0C7B54A4A84AB9C31C19361DF"/>
  </w:style>
  <w:style w:type="paragraph" w:customStyle="1" w:styleId="ACC333D7101A42E993BE9C0B91E3817E">
    <w:name w:val="ACC333D7101A42E993BE9C0B91E3817E"/>
  </w:style>
  <w:style w:type="paragraph" w:customStyle="1" w:styleId="D0C52DF0AFE64BA699F43776BCFD3014">
    <w:name w:val="D0C52DF0AFE64BA699F43776BCFD3014"/>
  </w:style>
  <w:style w:type="paragraph" w:customStyle="1" w:styleId="8F603F71BB8A474ABB72D1D48DD5FC82">
    <w:name w:val="8F603F71BB8A474ABB72D1D48DD5FC82"/>
  </w:style>
  <w:style w:type="paragraph" w:customStyle="1" w:styleId="4E42617C65CB4880A0DAF116E5FCBC06">
    <w:name w:val="4E42617C65CB4880A0DAF116E5FCBC06"/>
  </w:style>
  <w:style w:type="paragraph" w:customStyle="1" w:styleId="E5FF9DF569B2445D9D07015B3625783D">
    <w:name w:val="E5FF9DF569B2445D9D07015B3625783D"/>
  </w:style>
  <w:style w:type="paragraph" w:customStyle="1" w:styleId="380A8ED47DCC4DE89F461A633DACCCC1">
    <w:name w:val="380A8ED47DCC4DE89F461A633DACCCC1"/>
  </w:style>
  <w:style w:type="paragraph" w:customStyle="1" w:styleId="1CF500CD6E454ABBAA1C72FA75C48939">
    <w:name w:val="1CF500CD6E454ABBAA1C72FA75C48939"/>
  </w:style>
  <w:style w:type="paragraph" w:customStyle="1" w:styleId="681E635FC0BA47B787CAD20276E22021">
    <w:name w:val="681E635FC0BA47B787CAD20276E22021"/>
  </w:style>
  <w:style w:type="paragraph" w:customStyle="1" w:styleId="E65D9B343DF345E1BC8798DBCC673711">
    <w:name w:val="E65D9B343DF345E1BC8798DBCC673711"/>
  </w:style>
  <w:style w:type="paragraph" w:customStyle="1" w:styleId="810D959C092F473BA6D82AD4FE2438A2">
    <w:name w:val="810D959C092F473BA6D82AD4FE2438A2"/>
  </w:style>
  <w:style w:type="paragraph" w:customStyle="1" w:styleId="0DAF18115C83486FA2564D0CBFCC8748">
    <w:name w:val="0DAF18115C83486FA2564D0CBFCC8748"/>
  </w:style>
  <w:style w:type="paragraph" w:customStyle="1" w:styleId="FED82BB1B66E478EBF33733E79C5A894">
    <w:name w:val="FED82BB1B66E478EBF33733E79C5A894"/>
  </w:style>
  <w:style w:type="paragraph" w:customStyle="1" w:styleId="FBA2655946FF42F89029C3E956096D19">
    <w:name w:val="FBA2655946FF42F89029C3E956096D19"/>
  </w:style>
  <w:style w:type="paragraph" w:customStyle="1" w:styleId="03247605FE1245FCB940E7EDCFD307B3">
    <w:name w:val="03247605FE1245FCB940E7EDCFD307B3"/>
  </w:style>
  <w:style w:type="paragraph" w:customStyle="1" w:styleId="F076B7851F55474F863E7D6362A99C09">
    <w:name w:val="F076B7851F55474F863E7D6362A99C09"/>
  </w:style>
  <w:style w:type="paragraph" w:customStyle="1" w:styleId="8B89C8570E194C73A82B85E80726C53D">
    <w:name w:val="8B89C8570E194C73A82B85E80726C53D"/>
  </w:style>
  <w:style w:type="paragraph" w:customStyle="1" w:styleId="45EE755AEFD543ABBF36F038A4B2E65E">
    <w:name w:val="45EE755AEFD543ABBF36F038A4B2E65E"/>
  </w:style>
  <w:style w:type="paragraph" w:customStyle="1" w:styleId="468A8E4CDE0C4D919D354053AE1A1D7B">
    <w:name w:val="468A8E4CDE0C4D919D354053AE1A1D7B"/>
  </w:style>
  <w:style w:type="paragraph" w:customStyle="1" w:styleId="46E97C676E414B8C91D67731CCB70968">
    <w:name w:val="46E97C676E414B8C91D67731CCB70968"/>
  </w:style>
  <w:style w:type="paragraph" w:customStyle="1" w:styleId="AE51A73B851748A285FF52BC70D0E670">
    <w:name w:val="AE51A73B851748A285FF52BC70D0E670"/>
  </w:style>
  <w:style w:type="paragraph" w:customStyle="1" w:styleId="109F65BFC6B74779A24BD30B9B19941B">
    <w:name w:val="109F65BFC6B74779A24BD30B9B19941B"/>
  </w:style>
  <w:style w:type="paragraph" w:customStyle="1" w:styleId="D9D522CFA8024BACADD359DB8DC3EC7A">
    <w:name w:val="D9D522CFA8024BACADD359DB8DC3EC7A"/>
  </w:style>
  <w:style w:type="paragraph" w:customStyle="1" w:styleId="2FACB6D01AE24A9985AD7215FD7987E8">
    <w:name w:val="2FACB6D01AE24A9985AD7215FD7987E8"/>
  </w:style>
  <w:style w:type="paragraph" w:customStyle="1" w:styleId="895C915715C24AF8A0B725193E5F319A">
    <w:name w:val="895C915715C24AF8A0B725193E5F319A"/>
  </w:style>
  <w:style w:type="paragraph" w:customStyle="1" w:styleId="396B8ECFAA014EE69F5FDBD136E34B49">
    <w:name w:val="396B8ECFAA014EE69F5FDBD136E34B49"/>
  </w:style>
  <w:style w:type="paragraph" w:customStyle="1" w:styleId="01E6E00336814CE5B243DA8543FBDAB5">
    <w:name w:val="01E6E00336814CE5B243DA8543FBDAB5"/>
  </w:style>
  <w:style w:type="paragraph" w:customStyle="1" w:styleId="8D9CA89C388B48C0A4CD00966BB67F6C">
    <w:name w:val="8D9CA89C388B48C0A4CD00966BB67F6C"/>
  </w:style>
  <w:style w:type="paragraph" w:customStyle="1" w:styleId="EAF577F09F514EB78D5AF51274CDF882">
    <w:name w:val="EAF577F09F514EB78D5AF51274CDF882"/>
  </w:style>
  <w:style w:type="paragraph" w:customStyle="1" w:styleId="C03FD04EC08046749A6DC0FF13CA8124">
    <w:name w:val="C03FD04EC08046749A6DC0FF13CA8124"/>
  </w:style>
  <w:style w:type="paragraph" w:customStyle="1" w:styleId="F625D91A554C49DEB69981729ABB6E53">
    <w:name w:val="F625D91A554C49DEB69981729ABB6E53"/>
  </w:style>
  <w:style w:type="paragraph" w:customStyle="1" w:styleId="34BA7D2ED0064752A95091DB7B0A4C1F">
    <w:name w:val="34BA7D2ED0064752A95091DB7B0A4C1F"/>
  </w:style>
  <w:style w:type="paragraph" w:customStyle="1" w:styleId="25C5E630E3FF43B2A29C248ED7524F7C">
    <w:name w:val="25C5E630E3FF43B2A29C248ED7524F7C"/>
  </w:style>
  <w:style w:type="paragraph" w:customStyle="1" w:styleId="96D864D543AC4F7A89DA633851F32E97">
    <w:name w:val="96D864D543AC4F7A89DA633851F32E97"/>
  </w:style>
  <w:style w:type="paragraph" w:customStyle="1" w:styleId="30C80C57F35E45D8A7C7BE4F3E6EB49E">
    <w:name w:val="30C80C57F35E45D8A7C7BE4F3E6EB4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Custom Theme">
  <a:themeElements>
    <a:clrScheme name="Berry Moon">
      <a:dk1>
        <a:sysClr val="windowText" lastClr="000000"/>
      </a:dk1>
      <a:lt1>
        <a:sysClr val="window" lastClr="FFFFFF"/>
      </a:lt1>
      <a:dk2>
        <a:srgbClr val="AE5492"/>
      </a:dk2>
      <a:lt2>
        <a:srgbClr val="F4E7ED"/>
      </a:lt2>
      <a:accent1>
        <a:srgbClr val="7F4157"/>
      </a:accent1>
      <a:accent2>
        <a:srgbClr val="7C6476"/>
      </a:accent2>
      <a:accent3>
        <a:srgbClr val="B95975"/>
      </a:accent3>
      <a:accent4>
        <a:srgbClr val="F5993C"/>
      </a:accent4>
      <a:accent5>
        <a:srgbClr val="D195C0"/>
      </a:accent5>
      <a:accent6>
        <a:srgbClr val="F98754"/>
      </a:accent6>
      <a:hlink>
        <a:srgbClr val="7B2F6B"/>
      </a:hlink>
      <a:folHlink>
        <a:srgbClr val="F5993C"/>
      </a:folHlink>
    </a:clrScheme>
    <a:fontScheme name="Century">
      <a:majorFont>
        <a:latin typeface="Century Gothic"/>
        <a:ea typeface=""/>
        <a:cs typeface=""/>
      </a:majorFont>
      <a:minorFont>
        <a:latin typeface="Century Gothic"/>
        <a:ea typeface=""/>
        <a:cs typeface=""/>
      </a:minorFont>
    </a:fontScheme>
    <a:fmtScheme name="Fresh">
      <a:fillStyleLst>
        <a:solidFill>
          <a:schemeClr val="phClr">
            <a:tint val="100000"/>
            <a:shade val="100000"/>
            <a:satMod val="100000"/>
          </a:schemeClr>
        </a:solidFill>
        <a:gradFill rotWithShape="1">
          <a:gsLst>
            <a:gs pos="0">
              <a:schemeClr val="phClr">
                <a:tint val="65000"/>
                <a:shade val="100000"/>
                <a:satMod val="100000"/>
              </a:schemeClr>
            </a:gs>
            <a:gs pos="27000">
              <a:schemeClr val="phClr">
                <a:tint val="45000"/>
                <a:shade val="100000"/>
                <a:satMod val="100000"/>
              </a:schemeClr>
            </a:gs>
            <a:gs pos="81000">
              <a:schemeClr val="phClr">
                <a:tint val="25000"/>
                <a:shade val="100000"/>
                <a:satMod val="100000"/>
              </a:schemeClr>
            </a:gs>
            <a:gs pos="100000">
              <a:schemeClr val="phClr">
                <a:tint val="10000"/>
                <a:shade val="100000"/>
                <a:satMod val="100000"/>
              </a:schemeClr>
            </a:gs>
          </a:gsLst>
          <a:lin ang="12600000" scaled="1"/>
        </a:gradFill>
        <a:gradFill rotWithShape="1">
          <a:gsLst>
            <a:gs pos="0">
              <a:schemeClr val="phClr">
                <a:tint val="100000"/>
                <a:shade val="85000"/>
                <a:satMod val="240000"/>
              </a:schemeClr>
            </a:gs>
            <a:gs pos="31000">
              <a:schemeClr val="phClr">
                <a:tint val="100000"/>
                <a:shade val="95000"/>
                <a:satMod val="190000"/>
              </a:schemeClr>
            </a:gs>
            <a:gs pos="50000">
              <a:schemeClr val="phClr">
                <a:tint val="100000"/>
                <a:shade val="100000"/>
                <a:satMod val="175000"/>
              </a:schemeClr>
            </a:gs>
            <a:gs pos="72000">
              <a:schemeClr val="phClr">
                <a:tint val="95000"/>
                <a:shade val="100000"/>
                <a:satMod val="150000"/>
              </a:schemeClr>
            </a:gs>
            <a:gs pos="100000">
              <a:schemeClr val="phClr">
                <a:tint val="80000"/>
                <a:shade val="100000"/>
                <a:satMod val="230000"/>
              </a:schemeClr>
            </a:gs>
          </a:gsLst>
          <a:lin ang="12000000" scaled="1"/>
        </a:gradFill>
      </a:fillStyleLst>
      <a:lnStyleLst>
        <a:ln w="12700">
          <a:solidFill>
            <a:schemeClr val="phClr"/>
          </a:solidFill>
          <a:prstDash val="solid"/>
        </a:ln>
        <a:ln w="25400">
          <a:solidFill>
            <a:schemeClr val="phClr"/>
          </a:solidFill>
          <a:prstDash val="solid"/>
        </a:ln>
        <a:ln w="38100">
          <a:solidFill>
            <a:schemeClr val="phClr"/>
          </a:solidFill>
          <a:prstDash val="solid"/>
        </a:ln>
      </a:lnStyleLst>
      <a:effectStyleLst>
        <a:effectStyle>
          <a:effectLst>
            <a:outerShdw blurRad="50800" dist="50800" dir="2700000">
              <a:srgbClr val="000000">
                <a:alpha val="54117"/>
              </a:srgbClr>
            </a:outerShdw>
          </a:effectLst>
          <a:scene3d>
            <a:camera prst="orthographicFront" fov="0">
              <a:rot lat="0" lon="0" rev="0"/>
            </a:camera>
            <a:lightRig rig="flat" dir="tl">
              <a:rot lat="0" lon="0" rev="0"/>
            </a:lightRig>
          </a:scene3d>
          <a:sp3d prstMaterial="matte">
            <a:bevelT w="0" h="0"/>
            <a:contourClr>
              <a:schemeClr val="phClr">
                <a:tint val="100000"/>
                <a:shade val="100000"/>
                <a:satMod val="100000"/>
              </a:schemeClr>
            </a:contourClr>
          </a:sp3d>
        </a:effectStyle>
        <a:effectStyle>
          <a:effectLst>
            <a:reflection blurRad="25400" stA="30000" endPos="20000" dist="50800" dir="5400000" sy="-100000"/>
          </a:effectLst>
          <a:scene3d>
            <a:camera prst="perspectiveFront" fov="0">
              <a:rot lat="0" lon="0" rev="0"/>
            </a:camera>
            <a:lightRig rig="flood" dir="tl">
              <a:rot lat="0" lon="0" rev="3300000"/>
            </a:lightRig>
          </a:scene3d>
          <a:sp3d>
            <a:bevelT w="38100" h="25400" prst="angle"/>
            <a:contourClr>
              <a:schemeClr val="phClr">
                <a:tint val="100000"/>
                <a:shade val="100000"/>
                <a:satMod val="100000"/>
              </a:schemeClr>
            </a:contourClr>
          </a:sp3d>
        </a:effectStyle>
        <a:effectStyle>
          <a:effectLst>
            <a:reflection blurRad="38100" stA="40000" endPos="50000" dist="76200" dir="5400000" sy="-100000"/>
          </a:effectLst>
          <a:scene3d>
            <a:camera prst="perspectiveHeroicExtremeLeftFacing" fov="0"/>
            <a:lightRig rig="flat" dir="tl">
              <a:rot lat="0" lon="0" rev="6600000"/>
            </a:lightRig>
          </a:scene3d>
          <a:sp3d prstMaterial="metal">
            <a:bevelT w="101600" h="50800"/>
            <a:contourClr>
              <a:schemeClr val="phClr">
                <a:tint val="100000"/>
                <a:shade val="100000"/>
                <a:satMod val="100000"/>
              </a:schemeClr>
            </a:contourClr>
          </a:sp3d>
        </a:effectStyle>
      </a:effectStyleLst>
      <a:bgFillStyleLst>
        <a:solidFill>
          <a:schemeClr val="phClr">
            <a:tint val="100000"/>
            <a:shade val="100000"/>
            <a:satMod val="100000"/>
          </a:schemeClr>
        </a:solidFill>
        <a:gradFill rotWithShape="1">
          <a:gsLst>
            <a:gs pos="0">
              <a:schemeClr val="phClr">
                <a:tint val="70000"/>
                <a:shade val="100000"/>
                <a:satMod val="100000"/>
              </a:schemeClr>
            </a:gs>
            <a:gs pos="18000">
              <a:schemeClr val="phClr">
                <a:tint val="25000"/>
                <a:shade val="100000"/>
                <a:satMod val="100000"/>
              </a:schemeClr>
            </a:gs>
            <a:gs pos="100000">
              <a:schemeClr val="phClr">
                <a:tint val="0"/>
                <a:shade val="100000"/>
                <a:satMod val="100000"/>
              </a:schemeClr>
            </a:gs>
          </a:gsLst>
          <a:lin ang="16200000" scaled="1"/>
        </a:gradFill>
        <a:blipFill>
          <a:blip xmlns:r="http://schemas.openxmlformats.org/officeDocument/2006/relationships" r:embed="rId1">
            <a:duotone>
              <a:srgbClr val="FFFFFF"/>
              <a:schemeClr val="phClr">
                <a:tint val="100000"/>
                <a:shade val="100000"/>
                <a:satMod val="100000"/>
              </a:schemeClr>
            </a:duotone>
          </a:blip>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8E9E5085-C87D-4A83-A5FD-057DE53FA9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Resume1</Template>
  <TotalTime>294</TotalTime>
  <Pages>2</Pages>
  <Words>613</Words>
  <Characters>3497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Chronological resume (Minimalist theme)</vt:lpstr>
    </vt:vector>
  </TitlesOfParts>
  <Company/>
  <LinksUpToDate>false</LinksUpToDate>
  <CharactersWithSpaces>4102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Chronological resume (Minimalist theme)</dc:title>
  <dc:creator>Lucy Thai Hien Nguyen</dc:creator>
  <cp:lastModifiedBy>Hien</cp:lastModifiedBy>
  <cp:revision>18</cp:revision>
  <cp:lastPrinted>2006-08-01T17:47:00Z</cp:lastPrinted>
  <dcterms:created xsi:type="dcterms:W3CDTF">2014-04-15T03:02:00Z</dcterms:created>
  <dcterms:modified xsi:type="dcterms:W3CDTF">2016-02-11T06:46:00Z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TC100726819990</vt:lpwstr>
  </property>
</Properties>
</file>